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1A483" w14:textId="3EA6A00E" w:rsidR="00F74F51" w:rsidRPr="0075566D" w:rsidRDefault="004D09AB" w:rsidP="004D09A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>
        <w:rPr>
          <w:rStyle w:val="FontStyle32"/>
          <w:rFonts w:ascii="Arial" w:hAnsi="Arial" w:cs="Arial"/>
          <w:b w:val="0"/>
          <w:noProof/>
          <w:sz w:val="22"/>
          <w:szCs w:val="22"/>
        </w:rPr>
        <w:t>09</w:t>
      </w:r>
      <w:r w:rsidR="00C6040C" w:rsidRPr="0075566D">
        <w:rPr>
          <w:rStyle w:val="FontStyle32"/>
          <w:rFonts w:ascii="Arial" w:hAnsi="Arial" w:cs="Arial"/>
          <w:b w:val="0"/>
          <w:noProof/>
          <w:sz w:val="22"/>
          <w:szCs w:val="22"/>
        </w:rPr>
        <w:t>.07.2026 r.</w:t>
      </w:r>
    </w:p>
    <w:p w14:paraId="1A20FA27" w14:textId="398AF75E" w:rsidR="004B1768" w:rsidRPr="0075566D" w:rsidRDefault="0016227E" w:rsidP="005A3CEB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75566D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75566D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8D45DB" w:rsidRPr="0075566D">
        <w:rPr>
          <w:rStyle w:val="FontStyle32"/>
          <w:rFonts w:ascii="Arial" w:hAnsi="Arial" w:cs="Arial"/>
          <w:sz w:val="22"/>
          <w:szCs w:val="22"/>
        </w:rPr>
        <w:t xml:space="preserve"> numer</w:t>
      </w:r>
      <w:r w:rsidR="005B4DF0" w:rsidRPr="0075566D">
        <w:rPr>
          <w:rStyle w:val="FontStyle32"/>
          <w:rFonts w:ascii="Arial" w:hAnsi="Arial" w:cs="Arial"/>
          <w:sz w:val="22"/>
          <w:szCs w:val="22"/>
        </w:rPr>
        <w:t xml:space="preserve">: </w:t>
      </w:r>
      <w:r w:rsidR="004D09AB" w:rsidRPr="004D09AB">
        <w:rPr>
          <w:rFonts w:ascii="Arial" w:hAnsi="Arial" w:cs="Arial"/>
          <w:b/>
          <w:bCs/>
          <w:spacing w:val="-10"/>
          <w:sz w:val="22"/>
          <w:szCs w:val="22"/>
        </w:rPr>
        <w:t>PSG/2/001625/26</w:t>
      </w:r>
    </w:p>
    <w:p w14:paraId="7E29655C" w14:textId="7A5DCE9D" w:rsidR="0016227E" w:rsidRPr="0075566D" w:rsidRDefault="005B4DF0" w:rsidP="005B4DF0">
      <w:pPr>
        <w:pStyle w:val="Style5"/>
        <w:spacing w:after="120" w:line="278" w:lineRule="auto"/>
        <w:rPr>
          <w:rStyle w:val="FontStyle42"/>
          <w:rFonts w:ascii="Arial" w:hAnsi="Arial" w:cs="Arial"/>
          <w:b/>
          <w:bCs/>
          <w:sz w:val="22"/>
          <w:szCs w:val="22"/>
        </w:rPr>
      </w:pPr>
      <w:r w:rsidRPr="0075566D">
        <w:rPr>
          <w:rStyle w:val="FontStyle39"/>
          <w:rFonts w:ascii="Arial" w:hAnsi="Arial" w:cs="Arial"/>
          <w:sz w:val="22"/>
          <w:szCs w:val="22"/>
        </w:rPr>
        <w:t xml:space="preserve">Polska Spółka Gazownictwa sp. z o.o. </w:t>
      </w:r>
      <w:r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z siedzibą w Tarnowie, ul. Wojciecha Bandrowskiego 16, 33-100 Tarnów, Oddział </w:t>
      </w:r>
      <w:r w:rsidR="00C6040C"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>Zakład Gazowniczy w Krakowie</w:t>
      </w:r>
      <w:r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adres: ul. </w:t>
      </w:r>
      <w:r w:rsidR="00C6040C"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>Gazowa 16</w:t>
      </w:r>
      <w:r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, </w:t>
      </w:r>
      <w:r w:rsidR="00C6040C"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>31-060 Kraków</w:t>
      </w:r>
      <w:r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 xml:space="preserve"> wpisana do rejestru przedsiębiorców Krajowego Rejestru Sądowego prowadzonego przez Sąd Rejonowy dla Krakowa – Śródmieścia w Krakowie, XII Wydział Gospodarczy Krajowego Rejestru Sądowego pod numerem KRS 0000374001, NIP 525 24 96 411, REGON 142739519</w:t>
      </w:r>
      <w:r w:rsidR="0016227E" w:rsidRPr="0075566D">
        <w:rPr>
          <w:rStyle w:val="FontStyle39"/>
          <w:rFonts w:ascii="Arial" w:hAnsi="Arial" w:cs="Arial"/>
          <w:b w:val="0"/>
          <w:bCs w:val="0"/>
          <w:sz w:val="22"/>
          <w:szCs w:val="22"/>
        </w:rPr>
        <w:t>,</w:t>
      </w:r>
      <w:r w:rsidR="0016227E" w:rsidRPr="0075566D">
        <w:rPr>
          <w:rStyle w:val="FontStyle39"/>
          <w:rFonts w:ascii="Arial" w:hAnsi="Arial" w:cs="Arial"/>
          <w:sz w:val="22"/>
          <w:szCs w:val="22"/>
        </w:rPr>
        <w:t xml:space="preserve"> </w:t>
      </w:r>
      <w:r w:rsidR="0016227E" w:rsidRPr="0075566D">
        <w:rPr>
          <w:rStyle w:val="FontStyle42"/>
          <w:rFonts w:ascii="Arial" w:hAnsi="Arial" w:cs="Arial"/>
          <w:sz w:val="22"/>
          <w:szCs w:val="22"/>
        </w:rPr>
        <w:t xml:space="preserve">będąca czynnym podatnikiem podatku VAT zaprasza do złożenia </w:t>
      </w:r>
      <w:r w:rsidR="00714F9D" w:rsidRPr="0075566D">
        <w:rPr>
          <w:rStyle w:val="FontStyle42"/>
          <w:rFonts w:ascii="Arial" w:hAnsi="Arial" w:cs="Arial"/>
          <w:sz w:val="22"/>
          <w:szCs w:val="22"/>
        </w:rPr>
        <w:t>o</w:t>
      </w:r>
      <w:r w:rsidR="0016227E" w:rsidRPr="0075566D">
        <w:rPr>
          <w:rStyle w:val="FontStyle42"/>
          <w:rFonts w:ascii="Arial" w:hAnsi="Arial" w:cs="Arial"/>
          <w:sz w:val="22"/>
          <w:szCs w:val="22"/>
        </w:rPr>
        <w:t>ferty:</w:t>
      </w:r>
    </w:p>
    <w:p w14:paraId="1522674C" w14:textId="77777777" w:rsidR="005A3CEB" w:rsidRPr="0075566D" w:rsidRDefault="005A3CEB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</w:p>
    <w:p w14:paraId="63E17F3C" w14:textId="130079D3" w:rsidR="00E21727" w:rsidRPr="0075566D" w:rsidRDefault="005B4DF0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sz w:val="22"/>
          <w:szCs w:val="22"/>
        </w:rPr>
      </w:pPr>
      <w:r w:rsidRPr="0075566D">
        <w:rPr>
          <w:rStyle w:val="FontStyle42"/>
          <w:rFonts w:ascii="Arial" w:hAnsi="Arial" w:cs="Arial"/>
          <w:b/>
          <w:sz w:val="22"/>
          <w:szCs w:val="22"/>
        </w:rPr>
        <w:t>„</w:t>
      </w:r>
      <w:r w:rsidR="00C6040C" w:rsidRPr="0075566D">
        <w:rPr>
          <w:rStyle w:val="FontStyle42"/>
          <w:rFonts w:ascii="Arial" w:hAnsi="Arial" w:cs="Arial"/>
          <w:b/>
          <w:sz w:val="22"/>
          <w:szCs w:val="22"/>
        </w:rPr>
        <w:t>Umowa ramowa na opracowanie dokumentacji projektowych dla zadań inwestycyjnych – Oddział Zakład Gazowniczy w Krakowie, Obszar działania Gazowni w</w:t>
      </w:r>
      <w:r w:rsidR="00FA7F14" w:rsidRPr="0075566D">
        <w:rPr>
          <w:rStyle w:val="FontStyle42"/>
          <w:rFonts w:ascii="Arial" w:hAnsi="Arial" w:cs="Arial"/>
          <w:b/>
          <w:sz w:val="22"/>
          <w:szCs w:val="22"/>
        </w:rPr>
        <w:t xml:space="preserve"> </w:t>
      </w:r>
      <w:r w:rsidR="00B71FA5" w:rsidRPr="0075566D">
        <w:rPr>
          <w:rStyle w:val="FontStyle42"/>
          <w:rFonts w:ascii="Arial" w:hAnsi="Arial" w:cs="Arial"/>
          <w:b/>
          <w:sz w:val="22"/>
          <w:szCs w:val="22"/>
        </w:rPr>
        <w:t>Dobczycach</w:t>
      </w:r>
      <w:r w:rsidRPr="0075566D">
        <w:rPr>
          <w:rStyle w:val="FontStyle42"/>
          <w:rFonts w:ascii="Arial" w:hAnsi="Arial" w:cs="Arial"/>
          <w:b/>
          <w:sz w:val="22"/>
          <w:szCs w:val="22"/>
        </w:rPr>
        <w:t>”</w:t>
      </w:r>
    </w:p>
    <w:p w14:paraId="5CDB1C94" w14:textId="77777777" w:rsidR="00F66BE6" w:rsidRPr="0075566D" w:rsidRDefault="00F66BE6" w:rsidP="005A3CEB">
      <w:pPr>
        <w:pStyle w:val="Style5"/>
        <w:spacing w:after="120" w:line="278" w:lineRule="auto"/>
        <w:contextualSpacing/>
        <w:jc w:val="center"/>
        <w:rPr>
          <w:rStyle w:val="FontStyle42"/>
          <w:rFonts w:ascii="Arial" w:hAnsi="Arial" w:cs="Arial"/>
          <w:b/>
          <w:bCs/>
          <w:sz w:val="22"/>
          <w:szCs w:val="22"/>
        </w:rPr>
      </w:pPr>
    </w:p>
    <w:p w14:paraId="5CE4364D" w14:textId="3305580B" w:rsidR="0016227E" w:rsidRPr="0075566D" w:rsidRDefault="005B4DF0" w:rsidP="00AC29CB">
      <w:pPr>
        <w:pStyle w:val="Teksttreci0"/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Polska Spółka Gazownictwa sp. z o.o. (dalej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>: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PSG)</w:t>
      </w:r>
      <w:r w:rsidR="0016227E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 w:rsidRPr="0075566D">
        <w:rPr>
          <w:rFonts w:ascii="Arial" w:hAnsi="Arial" w:cs="Arial"/>
          <w:color w:val="000000"/>
          <w:sz w:val="22"/>
          <w:szCs w:val="22"/>
        </w:rPr>
        <w:t xml:space="preserve">w zakresie ww. </w:t>
      </w:r>
      <w:r w:rsidRPr="0075566D">
        <w:rPr>
          <w:rFonts w:ascii="Arial" w:hAnsi="Arial" w:cs="Arial"/>
          <w:color w:val="000000"/>
          <w:sz w:val="22"/>
          <w:szCs w:val="22"/>
        </w:rPr>
        <w:t>postępowania</w:t>
      </w:r>
      <w:r w:rsidR="00013F12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5566D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173BC0" w:rsidRPr="0075566D">
        <w:rPr>
          <w:rFonts w:ascii="Arial" w:hAnsi="Arial" w:cs="Arial"/>
          <w:color w:val="000000"/>
          <w:sz w:val="22"/>
          <w:szCs w:val="22"/>
        </w:rPr>
        <w:t>ramowej</w:t>
      </w:r>
      <w:r w:rsidRPr="0075566D">
        <w:rPr>
          <w:rFonts w:ascii="Arial" w:hAnsi="Arial" w:cs="Arial"/>
          <w:color w:val="000000"/>
          <w:sz w:val="22"/>
          <w:szCs w:val="22"/>
        </w:rPr>
        <w:t>.</w:t>
      </w:r>
      <w:r w:rsidR="00173BC0"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3A040E53" w14:textId="785BE137" w:rsidR="0016227E" w:rsidRPr="0075566D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bCs/>
          <w:color w:val="auto"/>
          <w:sz w:val="22"/>
          <w:szCs w:val="22"/>
        </w:rPr>
      </w:pPr>
      <w:r w:rsidRPr="0075566D">
        <w:rPr>
          <w:rFonts w:ascii="Arial" w:hAnsi="Arial" w:cs="Arial"/>
          <w:b/>
          <w:bCs/>
          <w:color w:val="auto"/>
          <w:sz w:val="22"/>
          <w:szCs w:val="22"/>
        </w:rPr>
        <w:t>WARUNKI SKŁADANIA OFERT</w:t>
      </w:r>
      <w:r w:rsidR="00F66BE6" w:rsidRPr="0075566D">
        <w:rPr>
          <w:rFonts w:ascii="Arial" w:hAnsi="Arial" w:cs="Arial"/>
          <w:b/>
          <w:bCs/>
          <w:color w:val="auto"/>
          <w:sz w:val="22"/>
          <w:szCs w:val="22"/>
        </w:rPr>
        <w:t>:</w:t>
      </w:r>
    </w:p>
    <w:p w14:paraId="48A664A3" w14:textId="41D4E259" w:rsidR="00A907A6" w:rsidRPr="0075566D" w:rsidRDefault="0016227E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ramach postępowania zakupowego prowadzonego przez </w:t>
      </w:r>
      <w:r w:rsidR="005B4DF0" w:rsidRPr="0075566D">
        <w:rPr>
          <w:rFonts w:ascii="Arial" w:hAnsi="Arial" w:cs="Arial"/>
          <w:color w:val="000000"/>
          <w:sz w:val="22"/>
          <w:szCs w:val="22"/>
        </w:rPr>
        <w:t>PSG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i stanowi jeden z etapów negocjacji </w:t>
      </w:r>
      <w:r w:rsidR="00B51F63" w:rsidRPr="0075566D">
        <w:rPr>
          <w:rFonts w:ascii="Arial" w:hAnsi="Arial" w:cs="Arial"/>
          <w:color w:val="000000"/>
          <w:sz w:val="22"/>
          <w:szCs w:val="22"/>
        </w:rPr>
        <w:br/>
      </w:r>
      <w:r w:rsidRPr="0075566D">
        <w:rPr>
          <w:rFonts w:ascii="Arial" w:hAnsi="Arial" w:cs="Arial"/>
          <w:color w:val="000000"/>
          <w:sz w:val="22"/>
          <w:szCs w:val="22"/>
        </w:rPr>
        <w:t xml:space="preserve">w rozumieniu art. 72 k.c., a tym samym nie mają zastosowania przepisy dotyczące oferty </w:t>
      </w:r>
      <w:r w:rsidR="00B51F63" w:rsidRPr="0075566D">
        <w:rPr>
          <w:rFonts w:ascii="Arial" w:hAnsi="Arial" w:cs="Arial"/>
          <w:color w:val="000000"/>
          <w:sz w:val="22"/>
          <w:szCs w:val="22"/>
        </w:rPr>
        <w:br/>
      </w:r>
      <w:r w:rsidRPr="0075566D">
        <w:rPr>
          <w:rFonts w:ascii="Arial" w:hAnsi="Arial" w:cs="Arial"/>
          <w:color w:val="000000"/>
          <w:sz w:val="22"/>
          <w:szCs w:val="22"/>
        </w:rPr>
        <w:t>w rozumieniu art. 66 k.c.</w:t>
      </w:r>
    </w:p>
    <w:p w14:paraId="4B7184A4" w14:textId="5D67DBE1" w:rsidR="00945F5E" w:rsidRPr="0075566D" w:rsidRDefault="00351B6D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Ofertę</w:t>
      </w:r>
      <w:r w:rsidR="00945F5E" w:rsidRPr="0075566D">
        <w:rPr>
          <w:rFonts w:ascii="Arial" w:hAnsi="Arial" w:cs="Arial"/>
          <w:color w:val="000000"/>
          <w:sz w:val="22"/>
          <w:szCs w:val="22"/>
        </w:rPr>
        <w:t xml:space="preserve"> należy złożyć w terminie do dnia </w:t>
      </w:r>
      <w:r w:rsidR="00A326E5">
        <w:rPr>
          <w:rFonts w:ascii="Arial" w:hAnsi="Arial" w:cs="Arial"/>
          <w:b/>
          <w:bCs/>
          <w:color w:val="000000"/>
          <w:sz w:val="22"/>
          <w:szCs w:val="22"/>
        </w:rPr>
        <w:t>16</w:t>
      </w:r>
      <w:r w:rsidR="00945F5E" w:rsidRPr="0075566D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8114B9" w:rsidRPr="0075566D">
        <w:rPr>
          <w:rFonts w:ascii="Arial" w:hAnsi="Arial" w:cs="Arial"/>
          <w:b/>
          <w:bCs/>
          <w:color w:val="000000"/>
          <w:sz w:val="22"/>
          <w:szCs w:val="22"/>
        </w:rPr>
        <w:t>07.</w:t>
      </w:r>
      <w:r w:rsidR="00945F5E" w:rsidRPr="0075566D">
        <w:rPr>
          <w:rFonts w:ascii="Arial" w:hAnsi="Arial" w:cs="Arial"/>
          <w:b/>
          <w:bCs/>
          <w:color w:val="000000"/>
          <w:sz w:val="22"/>
          <w:szCs w:val="22"/>
        </w:rPr>
        <w:t>202</w:t>
      </w:r>
      <w:r w:rsidR="007E2998" w:rsidRPr="0075566D">
        <w:rPr>
          <w:rFonts w:ascii="Arial" w:hAnsi="Arial" w:cs="Arial"/>
          <w:b/>
          <w:bCs/>
          <w:color w:val="000000"/>
          <w:sz w:val="22"/>
          <w:szCs w:val="22"/>
        </w:rPr>
        <w:t>6</w:t>
      </w:r>
      <w:r w:rsidR="00945F5E" w:rsidRPr="0075566D">
        <w:rPr>
          <w:rFonts w:ascii="Arial" w:hAnsi="Arial" w:cs="Arial"/>
          <w:b/>
          <w:bCs/>
          <w:color w:val="000000"/>
          <w:sz w:val="22"/>
          <w:szCs w:val="22"/>
        </w:rPr>
        <w:t xml:space="preserve"> r., do godziny</w:t>
      </w:r>
      <w:r w:rsidR="008114B9" w:rsidRPr="0075566D">
        <w:rPr>
          <w:rFonts w:ascii="Arial" w:hAnsi="Arial" w:cs="Arial"/>
          <w:b/>
          <w:bCs/>
          <w:color w:val="000000"/>
          <w:sz w:val="22"/>
          <w:szCs w:val="22"/>
        </w:rPr>
        <w:t xml:space="preserve"> 10:00</w:t>
      </w:r>
      <w:r w:rsidR="008114B9" w:rsidRPr="0075566D">
        <w:rPr>
          <w:rFonts w:ascii="Arial" w:hAnsi="Arial" w:cs="Arial"/>
          <w:color w:val="000000"/>
          <w:sz w:val="22"/>
          <w:szCs w:val="22"/>
        </w:rPr>
        <w:t>.</w:t>
      </w:r>
    </w:p>
    <w:p w14:paraId="326F9CEE" w14:textId="77313B93" w:rsidR="006E6091" w:rsidRPr="0075566D" w:rsidRDefault="009F749C" w:rsidP="00421304">
      <w:pPr>
        <w:pStyle w:val="Akapitzlist"/>
        <w:numPr>
          <w:ilvl w:val="0"/>
          <w:numId w:val="3"/>
        </w:numPr>
        <w:spacing w:before="120" w:after="120" w:line="360" w:lineRule="auto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Określenie</w:t>
      </w:r>
      <w:r w:rsidR="000467E3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5566D">
        <w:rPr>
          <w:rFonts w:ascii="Arial" w:hAnsi="Arial" w:cs="Arial"/>
          <w:color w:val="000000"/>
          <w:sz w:val="22"/>
          <w:szCs w:val="22"/>
        </w:rPr>
        <w:t>termin</w:t>
      </w:r>
      <w:r w:rsidR="000467E3" w:rsidRPr="0075566D">
        <w:rPr>
          <w:rFonts w:ascii="Arial" w:hAnsi="Arial" w:cs="Arial"/>
          <w:color w:val="000000"/>
          <w:sz w:val="22"/>
          <w:szCs w:val="22"/>
        </w:rPr>
        <w:t>u</w:t>
      </w:r>
      <w:r w:rsidR="0016227E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0D6779" w:rsidRPr="0075566D">
        <w:rPr>
          <w:rFonts w:ascii="Arial" w:hAnsi="Arial" w:cs="Arial"/>
          <w:color w:val="000000"/>
          <w:sz w:val="22"/>
          <w:szCs w:val="22"/>
        </w:rPr>
        <w:t>ważności oferty</w:t>
      </w:r>
      <w:r w:rsidR="00783917" w:rsidRPr="0075566D">
        <w:rPr>
          <w:rFonts w:ascii="Arial" w:hAnsi="Arial" w:cs="Arial"/>
          <w:color w:val="000000"/>
          <w:sz w:val="22"/>
          <w:szCs w:val="22"/>
        </w:rPr>
        <w:t xml:space="preserve"> (związania ofertą)</w:t>
      </w:r>
      <w:r w:rsidR="000D6779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>–</w:t>
      </w:r>
      <w:r w:rsidR="000D6779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wymagany termin </w:t>
      </w:r>
      <w:r w:rsidR="000D6779" w:rsidRPr="0075566D">
        <w:rPr>
          <w:rFonts w:ascii="Arial" w:hAnsi="Arial" w:cs="Arial"/>
          <w:color w:val="000000"/>
          <w:sz w:val="22"/>
          <w:szCs w:val="22"/>
        </w:rPr>
        <w:t xml:space="preserve">minimum </w:t>
      </w:r>
      <w:r w:rsidR="0036755C" w:rsidRPr="0075566D">
        <w:rPr>
          <w:rFonts w:ascii="Arial" w:hAnsi="Arial" w:cs="Arial"/>
          <w:b/>
          <w:bCs/>
          <w:color w:val="000000"/>
          <w:sz w:val="22"/>
          <w:szCs w:val="22"/>
        </w:rPr>
        <w:t>120</w:t>
      </w:r>
      <w:r w:rsidR="007C3661" w:rsidRPr="0075566D">
        <w:rPr>
          <w:rFonts w:ascii="Arial" w:hAnsi="Arial" w:cs="Arial"/>
          <w:b/>
          <w:bCs/>
          <w:color w:val="000000"/>
          <w:sz w:val="22"/>
          <w:szCs w:val="22"/>
        </w:rPr>
        <w:t xml:space="preserve"> dni</w:t>
      </w:r>
      <w:r w:rsidR="007D368D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8114B9" w:rsidRPr="0075566D">
        <w:rPr>
          <w:rFonts w:ascii="Arial" w:hAnsi="Arial" w:cs="Arial"/>
          <w:color w:val="000000"/>
          <w:sz w:val="22"/>
          <w:szCs w:val="22"/>
        </w:rPr>
        <w:t xml:space="preserve">od </w:t>
      </w:r>
      <w:r w:rsidR="008114B9" w:rsidRPr="0075566D">
        <w:rPr>
          <w:rFonts w:ascii="Arial" w:hAnsi="Arial" w:cs="Arial"/>
          <w:sz w:val="22"/>
          <w:szCs w:val="22"/>
        </w:rPr>
        <w:t>upływu terminu składania ofert</w:t>
      </w:r>
      <w:r w:rsidR="008114B9" w:rsidRPr="0075566D">
        <w:rPr>
          <w:rFonts w:ascii="Arial" w:hAnsi="Arial" w:cs="Arial"/>
          <w:color w:val="000000"/>
          <w:sz w:val="22"/>
          <w:szCs w:val="22"/>
        </w:rPr>
        <w:t xml:space="preserve"> – </w:t>
      </w:r>
      <w:r w:rsidR="008114B9" w:rsidRPr="0075566D">
        <w:rPr>
          <w:rFonts w:ascii="Arial" w:hAnsi="Arial" w:cs="Arial"/>
          <w:sz w:val="22"/>
          <w:szCs w:val="22"/>
        </w:rPr>
        <w:t xml:space="preserve">minimum do dnia  </w:t>
      </w:r>
      <w:r w:rsidR="00A326E5">
        <w:rPr>
          <w:rFonts w:ascii="Arial" w:hAnsi="Arial" w:cs="Arial"/>
          <w:sz w:val="22"/>
          <w:szCs w:val="22"/>
        </w:rPr>
        <w:t>12</w:t>
      </w:r>
      <w:r w:rsidR="008114B9" w:rsidRPr="0075566D">
        <w:rPr>
          <w:rFonts w:ascii="Arial" w:hAnsi="Arial" w:cs="Arial"/>
          <w:sz w:val="22"/>
          <w:szCs w:val="22"/>
        </w:rPr>
        <w:t>.11.2026 r.</w:t>
      </w:r>
    </w:p>
    <w:p w14:paraId="7EE41685" w14:textId="77777777" w:rsidR="004B1768" w:rsidRPr="0075566D" w:rsidRDefault="004B1768" w:rsidP="00AC29CB">
      <w:pPr>
        <w:pStyle w:val="Akapitzlist"/>
        <w:spacing w:before="120" w:after="120" w:line="360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0F40F823" w14:textId="77777777" w:rsidR="001D1FFD" w:rsidRPr="0075566D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566D">
        <w:rPr>
          <w:rFonts w:ascii="Arial" w:hAnsi="Arial" w:cs="Arial"/>
          <w:b/>
          <w:bCs/>
          <w:color w:val="auto"/>
          <w:sz w:val="22"/>
          <w:szCs w:val="22"/>
        </w:rPr>
        <w:t>PRZEDMIOT</w:t>
      </w:r>
      <w:r w:rsidRPr="0075566D">
        <w:rPr>
          <w:rFonts w:ascii="Arial" w:hAnsi="Arial" w:cs="Arial"/>
          <w:b/>
          <w:color w:val="000000"/>
          <w:sz w:val="22"/>
          <w:szCs w:val="22"/>
        </w:rPr>
        <w:t xml:space="preserve"> ZAPYTANIA OFERTOWEGO</w:t>
      </w:r>
      <w:r w:rsidR="00F66BE6" w:rsidRPr="0075566D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6126FC69" w14:textId="4C6C2410" w:rsidR="00573A13" w:rsidRPr="0075566D" w:rsidRDefault="00D4051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C6040C" w:rsidRPr="0075566D">
        <w:rPr>
          <w:rFonts w:ascii="Arial" w:hAnsi="Arial" w:cs="Arial"/>
          <w:b/>
          <w:bCs/>
          <w:color w:val="000000"/>
          <w:sz w:val="22"/>
          <w:szCs w:val="22"/>
        </w:rPr>
        <w:t xml:space="preserve">umowy ramowej na opracowanie dokumentacji projektowych dla zadań inwestycyjnych – Oddział Zakład Gazowniczy w Krakowie, Obszar działania Gazowni w </w:t>
      </w:r>
      <w:r w:rsidR="00B71FA5" w:rsidRPr="0075566D">
        <w:rPr>
          <w:rFonts w:ascii="Arial" w:hAnsi="Arial" w:cs="Arial"/>
          <w:b/>
          <w:bCs/>
          <w:color w:val="000000"/>
          <w:sz w:val="22"/>
          <w:szCs w:val="22"/>
        </w:rPr>
        <w:t>Dobczycach</w:t>
      </w:r>
      <w:r w:rsidRPr="0075566D">
        <w:rPr>
          <w:rFonts w:ascii="Arial" w:hAnsi="Arial" w:cs="Arial"/>
          <w:b/>
          <w:bCs/>
          <w:color w:val="000000"/>
          <w:sz w:val="22"/>
          <w:szCs w:val="22"/>
        </w:rPr>
        <w:t>.</w:t>
      </w:r>
      <w:r w:rsidR="00F66BE6"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2B46D2AF" w14:textId="71969B6D" w:rsidR="00573A13" w:rsidRPr="0075566D" w:rsidRDefault="00F66BE6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Szacowany termin</w:t>
      </w:r>
      <w:r w:rsidR="00573A13" w:rsidRPr="0075566D">
        <w:rPr>
          <w:rFonts w:ascii="Arial" w:hAnsi="Arial" w:cs="Arial"/>
          <w:color w:val="000000"/>
          <w:sz w:val="22"/>
          <w:szCs w:val="22"/>
        </w:rPr>
        <w:t>/Termin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realizacji</w:t>
      </w:r>
      <w:r w:rsidR="00573A13" w:rsidRPr="0075566D">
        <w:rPr>
          <w:rFonts w:ascii="Arial" w:hAnsi="Arial" w:cs="Arial"/>
          <w:color w:val="000000"/>
          <w:sz w:val="22"/>
          <w:szCs w:val="22"/>
        </w:rPr>
        <w:t xml:space="preserve">: </w:t>
      </w:r>
      <w:r w:rsidR="00C6040C" w:rsidRPr="0075566D">
        <w:rPr>
          <w:rFonts w:ascii="Arial" w:hAnsi="Arial" w:cs="Arial"/>
          <w:b/>
          <w:bCs/>
          <w:color w:val="000000"/>
          <w:sz w:val="22"/>
          <w:szCs w:val="22"/>
        </w:rPr>
        <w:t>24 miesiące od dnia zawarcia umowy ramowej</w:t>
      </w:r>
    </w:p>
    <w:p w14:paraId="75FE7D63" w14:textId="1A6D1512" w:rsidR="00573A13" w:rsidRPr="0075566D" w:rsidRDefault="00573A13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M</w:t>
      </w:r>
      <w:r w:rsidR="00F66BE6" w:rsidRPr="0075566D">
        <w:rPr>
          <w:rFonts w:ascii="Arial" w:hAnsi="Arial" w:cs="Arial"/>
          <w:color w:val="000000"/>
          <w:sz w:val="22"/>
          <w:szCs w:val="22"/>
        </w:rPr>
        <w:t>iejsce realizacji</w:t>
      </w:r>
      <w:r w:rsidRPr="0075566D">
        <w:rPr>
          <w:rFonts w:ascii="Arial" w:hAnsi="Arial" w:cs="Arial"/>
          <w:color w:val="000000"/>
          <w:sz w:val="22"/>
          <w:szCs w:val="22"/>
        </w:rPr>
        <w:t>:</w:t>
      </w:r>
      <w:r w:rsidR="00F66BE6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C6040C" w:rsidRPr="0075566D">
        <w:rPr>
          <w:rFonts w:ascii="Arial" w:hAnsi="Arial" w:cs="Arial"/>
          <w:b/>
          <w:bCs/>
          <w:color w:val="000000"/>
          <w:sz w:val="22"/>
          <w:szCs w:val="22"/>
        </w:rPr>
        <w:t xml:space="preserve">obszar działania Gazowni w </w:t>
      </w:r>
      <w:r w:rsidR="00B71FA5" w:rsidRPr="0075566D">
        <w:rPr>
          <w:rFonts w:ascii="Arial" w:hAnsi="Arial" w:cs="Arial"/>
          <w:b/>
          <w:bCs/>
          <w:color w:val="000000"/>
          <w:sz w:val="22"/>
          <w:szCs w:val="22"/>
        </w:rPr>
        <w:t>Dobczycach</w:t>
      </w:r>
      <w:r w:rsidR="009969C2" w:rsidRPr="0075566D">
        <w:rPr>
          <w:rFonts w:ascii="Arial" w:hAnsi="Arial" w:cs="Arial"/>
          <w:b/>
          <w:bCs/>
          <w:color w:val="000000"/>
          <w:sz w:val="22"/>
          <w:szCs w:val="22"/>
        </w:rPr>
        <w:t>.</w:t>
      </w:r>
    </w:p>
    <w:p w14:paraId="4A7C0818" w14:textId="3F9B860B" w:rsidR="004D3791" w:rsidRPr="0075566D" w:rsidRDefault="001D1FFD" w:rsidP="00421304">
      <w:pPr>
        <w:pStyle w:val="Akapitzlist"/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Szczegółowy zakres przedmiotu </w:t>
      </w:r>
      <w:r w:rsidR="00EA79FB" w:rsidRPr="0075566D">
        <w:rPr>
          <w:rFonts w:ascii="Arial" w:hAnsi="Arial" w:cs="Arial"/>
          <w:color w:val="000000"/>
          <w:sz w:val="22"/>
          <w:szCs w:val="22"/>
        </w:rPr>
        <w:t>Z</w:t>
      </w:r>
      <w:r w:rsidRPr="0075566D">
        <w:rPr>
          <w:rFonts w:ascii="Arial" w:hAnsi="Arial" w:cs="Arial"/>
          <w:color w:val="000000"/>
          <w:sz w:val="22"/>
          <w:szCs w:val="22"/>
        </w:rPr>
        <w:t>apytania</w:t>
      </w:r>
      <w:r w:rsidR="0017530A" w:rsidRPr="0075566D">
        <w:rPr>
          <w:rFonts w:ascii="Arial" w:hAnsi="Arial" w:cs="Arial"/>
          <w:color w:val="000000"/>
          <w:sz w:val="22"/>
          <w:szCs w:val="22"/>
        </w:rPr>
        <w:t xml:space="preserve"> ofertowego zawiera </w:t>
      </w:r>
      <w:r w:rsidR="004109F9" w:rsidRPr="0075566D">
        <w:rPr>
          <w:rFonts w:ascii="Arial" w:hAnsi="Arial" w:cs="Arial"/>
          <w:color w:val="000000"/>
          <w:sz w:val="22"/>
          <w:szCs w:val="22"/>
        </w:rPr>
        <w:t xml:space="preserve"> wzór umowy</w:t>
      </w:r>
      <w:r w:rsidR="00EA79FB" w:rsidRPr="0075566D">
        <w:rPr>
          <w:rFonts w:ascii="Arial" w:hAnsi="Arial" w:cs="Arial"/>
          <w:color w:val="000000"/>
          <w:sz w:val="22"/>
          <w:szCs w:val="22"/>
        </w:rPr>
        <w:t xml:space="preserve">, </w:t>
      </w:r>
      <w:r w:rsidRPr="0075566D">
        <w:rPr>
          <w:rFonts w:ascii="Arial" w:hAnsi="Arial" w:cs="Arial"/>
          <w:color w:val="000000"/>
          <w:sz w:val="22"/>
          <w:szCs w:val="22"/>
        </w:rPr>
        <w:t>stanowiąc</w:t>
      </w:r>
      <w:r w:rsidR="004109F9" w:rsidRPr="0075566D">
        <w:rPr>
          <w:rFonts w:ascii="Arial" w:hAnsi="Arial" w:cs="Arial"/>
          <w:color w:val="000000"/>
          <w:sz w:val="22"/>
          <w:szCs w:val="22"/>
        </w:rPr>
        <w:t>y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75566D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do niniejszego Zapytania </w:t>
      </w:r>
      <w:r w:rsidR="00DB5218" w:rsidRPr="0075566D">
        <w:rPr>
          <w:rFonts w:ascii="Arial" w:hAnsi="Arial" w:cs="Arial"/>
          <w:color w:val="000000"/>
          <w:sz w:val="22"/>
          <w:szCs w:val="22"/>
        </w:rPr>
        <w:t>o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fertowego. </w:t>
      </w:r>
    </w:p>
    <w:p w14:paraId="6497D78E" w14:textId="77777777" w:rsidR="00B51F63" w:rsidRPr="0075566D" w:rsidRDefault="00B51F63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</w:p>
    <w:p w14:paraId="134F4F19" w14:textId="77777777" w:rsidR="0016227E" w:rsidRPr="0075566D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56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SPOSÓB</w:t>
      </w:r>
      <w:r w:rsidRPr="0075566D">
        <w:rPr>
          <w:rFonts w:ascii="Arial" w:hAnsi="Arial" w:cs="Arial"/>
          <w:b/>
          <w:color w:val="000000"/>
          <w:sz w:val="22"/>
          <w:szCs w:val="22"/>
        </w:rPr>
        <w:t xml:space="preserve"> SKŁADANIA OFERT:</w:t>
      </w:r>
    </w:p>
    <w:p w14:paraId="649A2568" w14:textId="66784BC5" w:rsidR="00DB5218" w:rsidRPr="0075566D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Oferty należy składać </w:t>
      </w:r>
      <w:r w:rsidR="00DB5218" w:rsidRPr="0075566D">
        <w:rPr>
          <w:rFonts w:ascii="Arial" w:hAnsi="Arial" w:cs="Arial"/>
          <w:color w:val="000000"/>
          <w:sz w:val="22"/>
          <w:szCs w:val="22"/>
        </w:rPr>
        <w:t xml:space="preserve">w </w:t>
      </w:r>
      <w:r w:rsidR="00ED23FB" w:rsidRPr="0075566D">
        <w:rPr>
          <w:rFonts w:ascii="Arial" w:hAnsi="Arial" w:cs="Arial"/>
          <w:color w:val="000000"/>
          <w:sz w:val="22"/>
          <w:szCs w:val="22"/>
        </w:rPr>
        <w:t>formie elektronicznej</w:t>
      </w:r>
      <w:r w:rsidR="005B4DF0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za pośrednictwem </w:t>
      </w:r>
      <w:r w:rsidR="00080810" w:rsidRPr="0075566D">
        <w:rPr>
          <w:rFonts w:ascii="Arial" w:hAnsi="Arial" w:cs="Arial"/>
          <w:color w:val="000000"/>
          <w:sz w:val="22"/>
          <w:szCs w:val="22"/>
        </w:rPr>
        <w:t>P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latformy 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>Z</w:t>
      </w:r>
      <w:r w:rsidRPr="0075566D">
        <w:rPr>
          <w:rFonts w:ascii="Arial" w:hAnsi="Arial" w:cs="Arial"/>
          <w:color w:val="000000"/>
          <w:sz w:val="22"/>
          <w:szCs w:val="22"/>
        </w:rPr>
        <w:t>akupowej</w:t>
      </w:r>
      <w:r w:rsidR="008D45DB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AF4822" w:rsidRPr="0075566D">
        <w:rPr>
          <w:rFonts w:ascii="Arial" w:hAnsi="Arial" w:cs="Arial"/>
          <w:color w:val="000000"/>
          <w:sz w:val="22"/>
          <w:szCs w:val="22"/>
        </w:rPr>
        <w:t xml:space="preserve">Connect (dalej: Connect) </w:t>
      </w:r>
      <w:r w:rsidR="008D45DB" w:rsidRPr="0075566D">
        <w:rPr>
          <w:rFonts w:ascii="Arial" w:hAnsi="Arial" w:cs="Arial"/>
          <w:color w:val="000000"/>
          <w:sz w:val="22"/>
          <w:szCs w:val="22"/>
        </w:rPr>
        <w:t xml:space="preserve">znajdującej się na stronie: </w:t>
      </w:r>
      <w:hyperlink r:id="rId13" w:history="1">
        <w:r w:rsidR="001763E6" w:rsidRPr="0075566D">
          <w:rPr>
            <w:rStyle w:val="Hipercze"/>
            <w:rFonts w:ascii="Arial" w:hAnsi="Arial" w:cs="Arial"/>
            <w:sz w:val="22"/>
            <w:szCs w:val="22"/>
          </w:rPr>
          <w:t>https://connect.orlen.pl/</w:t>
        </w:r>
      </w:hyperlink>
      <w:r w:rsidR="008D45DB" w:rsidRPr="0075566D">
        <w:rPr>
          <w:rFonts w:ascii="Arial" w:hAnsi="Arial" w:cs="Arial"/>
          <w:color w:val="000000"/>
          <w:sz w:val="22"/>
          <w:szCs w:val="22"/>
        </w:rPr>
        <w:t>.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A07C7C" w:rsidRPr="0075566D">
        <w:rPr>
          <w:rFonts w:ascii="Arial" w:hAnsi="Arial" w:cs="Arial"/>
          <w:color w:val="000000"/>
          <w:sz w:val="22"/>
          <w:szCs w:val="22"/>
        </w:rPr>
        <w:t xml:space="preserve">Oferty przesłane inną drogą (np. pisemną lub za pośrednictwem poczty elektronicznej) nie będą uwzględniane </w:t>
      </w:r>
      <w:r w:rsidR="005510B0" w:rsidRPr="0075566D">
        <w:rPr>
          <w:rFonts w:ascii="Arial" w:hAnsi="Arial" w:cs="Arial"/>
          <w:color w:val="000000"/>
          <w:sz w:val="22"/>
          <w:szCs w:val="22"/>
        </w:rPr>
        <w:t>p</w:t>
      </w:r>
      <w:r w:rsidR="00A07C7C" w:rsidRPr="0075566D">
        <w:rPr>
          <w:rFonts w:ascii="Arial" w:hAnsi="Arial" w:cs="Arial"/>
          <w:color w:val="000000"/>
          <w:sz w:val="22"/>
          <w:szCs w:val="22"/>
        </w:rPr>
        <w:t>odczas postępowania.</w:t>
      </w:r>
    </w:p>
    <w:p w14:paraId="0899F0E2" w14:textId="2FFFB4BC" w:rsidR="00A11439" w:rsidRPr="0075566D" w:rsidRDefault="0016227E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Oferta musi być złożona w terminie wymaganym w </w:t>
      </w:r>
      <w:r w:rsidR="001763E6" w:rsidRPr="0075566D">
        <w:rPr>
          <w:rFonts w:ascii="Arial" w:hAnsi="Arial" w:cs="Arial"/>
          <w:color w:val="000000"/>
          <w:sz w:val="22"/>
          <w:szCs w:val="22"/>
        </w:rPr>
        <w:t>Connect</w:t>
      </w:r>
      <w:r w:rsidR="00220F86" w:rsidRPr="0075566D">
        <w:rPr>
          <w:rFonts w:ascii="Arial" w:hAnsi="Arial" w:cs="Arial"/>
          <w:color w:val="000000"/>
          <w:sz w:val="22"/>
          <w:szCs w:val="22"/>
        </w:rPr>
        <w:t>,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w języku polskim poprzez wypełnienie wszystkich pozycji formularza oraz załączenie wymaganych</w:t>
      </w:r>
      <w:r w:rsidR="005510B0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 xml:space="preserve">w Zapytaniu ofertowym </w:t>
      </w:r>
      <w:r w:rsidRPr="0075566D">
        <w:rPr>
          <w:rFonts w:ascii="Arial" w:hAnsi="Arial" w:cs="Arial"/>
          <w:color w:val="000000"/>
          <w:sz w:val="22"/>
          <w:szCs w:val="22"/>
        </w:rPr>
        <w:t>informacji/dokumentów.</w:t>
      </w:r>
      <w:r w:rsidR="00BA72F6"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CCC0EFC" w14:textId="7D2A0530" w:rsidR="00A76917" w:rsidRPr="0075566D" w:rsidRDefault="00A7691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Oferta musi być kompletna i przygotowana z uwzględnieniem wszystkich informacji podanych</w:t>
      </w:r>
      <w:r w:rsidR="005510B0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w Zapytaniu </w:t>
      </w:r>
      <w:r w:rsidR="0040198A" w:rsidRPr="0075566D">
        <w:rPr>
          <w:rFonts w:ascii="Arial" w:hAnsi="Arial" w:cs="Arial"/>
          <w:color w:val="000000"/>
          <w:sz w:val="22"/>
          <w:szCs w:val="22"/>
        </w:rPr>
        <w:t>o</w:t>
      </w:r>
      <w:r w:rsidRPr="0075566D">
        <w:rPr>
          <w:rFonts w:ascii="Arial" w:hAnsi="Arial" w:cs="Arial"/>
          <w:color w:val="000000"/>
          <w:sz w:val="22"/>
          <w:szCs w:val="22"/>
        </w:rPr>
        <w:t>fertowym.</w:t>
      </w:r>
    </w:p>
    <w:p w14:paraId="1B67D2B5" w14:textId="50160A48" w:rsidR="004B1768" w:rsidRPr="0075566D" w:rsidRDefault="00BA72F6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Oczekujemy wyczerpujących i konkretnych odpowiedzi na wszystkie podane w 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>Z</w:t>
      </w:r>
      <w:r w:rsidRPr="0075566D">
        <w:rPr>
          <w:rFonts w:ascii="Arial" w:hAnsi="Arial" w:cs="Arial"/>
          <w:color w:val="000000"/>
          <w:sz w:val="22"/>
          <w:szCs w:val="22"/>
        </w:rPr>
        <w:t>apytaniu zagadnienia. Odpowiedzi tych należy udzielić w formie zwięzłych opisów, a tam gdzie to jest wymagane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 xml:space="preserve"> -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w formie załączników. </w:t>
      </w:r>
    </w:p>
    <w:p w14:paraId="790B3893" w14:textId="4A4BF41F" w:rsidR="00687F82" w:rsidRPr="0075566D" w:rsidRDefault="00687F82" w:rsidP="00AC29CB">
      <w:pPr>
        <w:pStyle w:val="NormalnyWeb"/>
        <w:spacing w:before="120" w:beforeAutospacing="0" w:after="120" w:afterAutospacing="0" w:line="360" w:lineRule="auto"/>
        <w:ind w:left="993" w:hanging="993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b/>
          <w:color w:val="000000"/>
          <w:sz w:val="22"/>
          <w:szCs w:val="22"/>
        </w:rPr>
        <w:t>UWAGA: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75566D">
        <w:rPr>
          <w:rFonts w:ascii="Arial" w:hAnsi="Arial" w:cs="Arial"/>
          <w:color w:val="000000"/>
          <w:sz w:val="22"/>
          <w:szCs w:val="22"/>
        </w:rPr>
        <w:t>załączników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75566D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75566D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75566D">
        <w:rPr>
          <w:rFonts w:ascii="Arial" w:hAnsi="Arial" w:cs="Arial"/>
          <w:color w:val="000000"/>
          <w:sz w:val="22"/>
          <w:szCs w:val="22"/>
        </w:rPr>
        <w:t>,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75566D">
        <w:rPr>
          <w:rFonts w:ascii="Arial" w:hAnsi="Arial" w:cs="Arial"/>
          <w:color w:val="000000"/>
          <w:sz w:val="22"/>
          <w:szCs w:val="22"/>
        </w:rPr>
        <w:br/>
        <w:t>W szczególności niedopuszczalne jest umieszczenie jakiejkolwiek informacji cenowej lub handlowej w dokumentach dołączanych do kryteriów formalnych i merytorycznych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 xml:space="preserve">;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w przypadku wystąpienia takiej sytuacji </w:t>
      </w:r>
      <w:r w:rsidR="0040198A" w:rsidRPr="0075566D">
        <w:rPr>
          <w:rFonts w:ascii="Arial" w:hAnsi="Arial" w:cs="Arial"/>
          <w:color w:val="000000"/>
          <w:sz w:val="22"/>
          <w:szCs w:val="22"/>
        </w:rPr>
        <w:t>PSG</w:t>
      </w:r>
      <w:r w:rsidR="00BA72F6" w:rsidRPr="0075566D">
        <w:rPr>
          <w:rFonts w:ascii="Arial" w:hAnsi="Arial" w:cs="Arial"/>
          <w:color w:val="000000"/>
          <w:sz w:val="22"/>
          <w:szCs w:val="22"/>
        </w:rPr>
        <w:t xml:space="preserve"> zastrzega sobie możliwość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75566D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75566D">
        <w:rPr>
          <w:rFonts w:ascii="Arial" w:hAnsi="Arial" w:cs="Arial"/>
          <w:b/>
          <w:color w:val="000000"/>
          <w:sz w:val="22"/>
          <w:szCs w:val="22"/>
          <w:u w:val="single"/>
        </w:rPr>
        <w:t xml:space="preserve">ferty bez jej </w:t>
      </w:r>
      <w:r w:rsidR="00D37551" w:rsidRPr="0075566D">
        <w:rPr>
          <w:rFonts w:ascii="Arial" w:hAnsi="Arial" w:cs="Arial"/>
          <w:b/>
          <w:color w:val="000000"/>
          <w:sz w:val="22"/>
          <w:szCs w:val="22"/>
          <w:u w:val="single"/>
        </w:rPr>
        <w:t>oceny</w:t>
      </w:r>
      <w:r w:rsidRPr="0075566D">
        <w:rPr>
          <w:rFonts w:ascii="Arial" w:hAnsi="Arial" w:cs="Arial"/>
          <w:color w:val="000000"/>
          <w:sz w:val="22"/>
          <w:szCs w:val="22"/>
        </w:rPr>
        <w:t>.</w:t>
      </w:r>
    </w:p>
    <w:p w14:paraId="56A202D8" w14:textId="22D5886F" w:rsidR="002B1E4B" w:rsidRPr="0075566D" w:rsidRDefault="00967615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W trakcie </w:t>
      </w:r>
      <w:r w:rsidR="00D37551" w:rsidRPr="0075566D">
        <w:rPr>
          <w:rFonts w:ascii="Arial" w:hAnsi="Arial" w:cs="Arial"/>
          <w:color w:val="000000"/>
          <w:sz w:val="22"/>
          <w:szCs w:val="22"/>
        </w:rPr>
        <w:t xml:space="preserve">trwania </w:t>
      </w:r>
      <w:r w:rsidR="0040198A" w:rsidRPr="0075566D">
        <w:rPr>
          <w:rFonts w:ascii="Arial" w:hAnsi="Arial" w:cs="Arial"/>
          <w:color w:val="000000"/>
          <w:sz w:val="22"/>
          <w:szCs w:val="22"/>
        </w:rPr>
        <w:t xml:space="preserve">etapu składania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ofert, Oferent ma prawo zgłaszać pytania dotyczące Zapytania </w:t>
      </w:r>
      <w:r w:rsidR="0040198A" w:rsidRPr="0075566D">
        <w:rPr>
          <w:rFonts w:ascii="Arial" w:hAnsi="Arial" w:cs="Arial"/>
          <w:color w:val="000000"/>
          <w:sz w:val="22"/>
          <w:szCs w:val="22"/>
        </w:rPr>
        <w:t>o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fertowego za pośrednictwem </w:t>
      </w:r>
      <w:r w:rsidR="00244ADE" w:rsidRPr="0075566D">
        <w:rPr>
          <w:rFonts w:ascii="Arial" w:hAnsi="Arial" w:cs="Arial"/>
          <w:color w:val="000000"/>
          <w:sz w:val="22"/>
          <w:szCs w:val="22"/>
        </w:rPr>
        <w:t xml:space="preserve">Connect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– poprzez </w:t>
      </w:r>
      <w:r w:rsidR="0040198A" w:rsidRPr="0075566D">
        <w:rPr>
          <w:rFonts w:ascii="Arial" w:hAnsi="Arial" w:cs="Arial"/>
          <w:color w:val="000000"/>
          <w:sz w:val="22"/>
          <w:szCs w:val="22"/>
        </w:rPr>
        <w:t xml:space="preserve">zakładkę </w:t>
      </w:r>
      <w:r w:rsidRPr="0075566D">
        <w:rPr>
          <w:rFonts w:ascii="Arial" w:hAnsi="Arial" w:cs="Arial"/>
          <w:color w:val="000000"/>
          <w:sz w:val="22"/>
          <w:szCs w:val="22"/>
        </w:rPr>
        <w:t>„</w:t>
      </w:r>
      <w:r w:rsidR="00351B6D" w:rsidRPr="0075566D">
        <w:rPr>
          <w:rFonts w:ascii="Arial" w:hAnsi="Arial" w:cs="Arial"/>
          <w:color w:val="000000"/>
          <w:sz w:val="22"/>
          <w:szCs w:val="22"/>
        </w:rPr>
        <w:t>Zadaj pytanie zamawiającemu</w:t>
      </w:r>
      <w:r w:rsidRPr="0075566D">
        <w:rPr>
          <w:rFonts w:ascii="Arial" w:hAnsi="Arial" w:cs="Arial"/>
          <w:color w:val="000000"/>
          <w:sz w:val="22"/>
          <w:szCs w:val="22"/>
        </w:rPr>
        <w:t>"</w:t>
      </w:r>
      <w:r w:rsidR="0040198A" w:rsidRPr="0075566D">
        <w:rPr>
          <w:rFonts w:ascii="Arial" w:hAnsi="Arial" w:cs="Arial"/>
          <w:color w:val="000000"/>
          <w:sz w:val="22"/>
          <w:szCs w:val="22"/>
        </w:rPr>
        <w:t>.</w:t>
      </w:r>
    </w:p>
    <w:p w14:paraId="3E8662E7" w14:textId="00508838" w:rsidR="00967615" w:rsidRPr="0075566D" w:rsidRDefault="00967615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Ważne, aby w treści zadawanych pytań nie było informacji pozwalających zidentyfikować </w:t>
      </w:r>
      <w:r w:rsidR="00D37551" w:rsidRPr="0075566D">
        <w:rPr>
          <w:rFonts w:cs="Arial"/>
          <w:sz w:val="22"/>
          <w:szCs w:val="22"/>
        </w:rPr>
        <w:t>Oferenta</w:t>
      </w:r>
      <w:r w:rsidRPr="0075566D">
        <w:rPr>
          <w:rFonts w:cs="Arial"/>
          <w:sz w:val="22"/>
          <w:szCs w:val="22"/>
        </w:rPr>
        <w:t>, któr</w:t>
      </w:r>
      <w:r w:rsidR="00D37551" w:rsidRPr="0075566D">
        <w:rPr>
          <w:rFonts w:cs="Arial"/>
          <w:sz w:val="22"/>
          <w:szCs w:val="22"/>
        </w:rPr>
        <w:t>y</w:t>
      </w:r>
      <w:r w:rsidRPr="0075566D">
        <w:rPr>
          <w:rFonts w:cs="Arial"/>
          <w:sz w:val="22"/>
          <w:szCs w:val="22"/>
        </w:rPr>
        <w:t xml:space="preserve"> </w:t>
      </w:r>
      <w:r w:rsidR="00D37551" w:rsidRPr="0075566D">
        <w:rPr>
          <w:rFonts w:cs="Arial"/>
          <w:sz w:val="22"/>
          <w:szCs w:val="22"/>
        </w:rPr>
        <w:t>zadał pytanie</w:t>
      </w:r>
      <w:r w:rsidRPr="0075566D">
        <w:rPr>
          <w:rFonts w:cs="Arial"/>
          <w:sz w:val="22"/>
          <w:szCs w:val="22"/>
        </w:rPr>
        <w:t>.</w:t>
      </w:r>
      <w:r w:rsidRPr="0075566D">
        <w:rPr>
          <w:rFonts w:cs="Arial"/>
          <w:color w:val="000000"/>
          <w:sz w:val="22"/>
          <w:szCs w:val="22"/>
        </w:rPr>
        <w:t xml:space="preserve"> </w:t>
      </w:r>
      <w:r w:rsidRPr="0075566D">
        <w:rPr>
          <w:rFonts w:cs="Arial"/>
          <w:sz w:val="22"/>
          <w:szCs w:val="22"/>
        </w:rPr>
        <w:t xml:space="preserve">Na podstawie zadanych pytań, </w:t>
      </w:r>
      <w:r w:rsidR="00753B48" w:rsidRPr="0075566D">
        <w:rPr>
          <w:rFonts w:cs="Arial"/>
          <w:sz w:val="22"/>
          <w:szCs w:val="22"/>
        </w:rPr>
        <w:t xml:space="preserve">PSG </w:t>
      </w:r>
      <w:r w:rsidRPr="0075566D">
        <w:rPr>
          <w:rFonts w:cs="Arial"/>
          <w:sz w:val="22"/>
          <w:szCs w:val="22"/>
        </w:rPr>
        <w:t xml:space="preserve">przygotuje jednolitą informację zwrotną – taką samą dla wszystkich Oferentów. </w:t>
      </w:r>
    </w:p>
    <w:p w14:paraId="448D095D" w14:textId="4BC8365C" w:rsidR="00907EC1" w:rsidRPr="0075566D" w:rsidRDefault="00DF427F" w:rsidP="00AC29CB">
      <w:pPr>
        <w:autoSpaceDE w:val="0"/>
        <w:autoSpaceDN w:val="0"/>
        <w:adjustRightInd w:val="0"/>
        <w:spacing w:before="120" w:after="120" w:line="360" w:lineRule="auto"/>
        <w:ind w:left="284"/>
        <w:jc w:val="both"/>
        <w:rPr>
          <w:rFonts w:cs="Arial"/>
          <w:color w:val="000000"/>
          <w:sz w:val="22"/>
          <w:szCs w:val="22"/>
        </w:rPr>
      </w:pPr>
      <w:r w:rsidRPr="0075566D">
        <w:rPr>
          <w:rFonts w:cs="Arial"/>
          <w:color w:val="000000"/>
          <w:sz w:val="22"/>
          <w:szCs w:val="22"/>
        </w:rPr>
        <w:t xml:space="preserve">Jednocześnie </w:t>
      </w:r>
      <w:r w:rsidR="00753B48" w:rsidRPr="0075566D">
        <w:rPr>
          <w:rFonts w:cs="Arial"/>
          <w:color w:val="000000"/>
          <w:sz w:val="22"/>
          <w:szCs w:val="22"/>
        </w:rPr>
        <w:t>PSG</w:t>
      </w:r>
      <w:r w:rsidRPr="0075566D">
        <w:rPr>
          <w:rFonts w:cs="Arial"/>
          <w:color w:val="000000"/>
          <w:sz w:val="22"/>
          <w:szCs w:val="22"/>
        </w:rPr>
        <w:t xml:space="preserve"> zastrzega sobie prawo </w:t>
      </w:r>
      <w:r w:rsidR="00C46467" w:rsidRPr="0075566D">
        <w:rPr>
          <w:rFonts w:cs="Arial"/>
          <w:color w:val="000000"/>
          <w:sz w:val="22"/>
          <w:szCs w:val="22"/>
        </w:rPr>
        <w:t>nie</w:t>
      </w:r>
      <w:r w:rsidRPr="0075566D">
        <w:rPr>
          <w:rFonts w:cs="Arial"/>
          <w:color w:val="000000"/>
          <w:sz w:val="22"/>
          <w:szCs w:val="22"/>
        </w:rPr>
        <w:t>udzielenia odpowiedzi na zgłoszone pytania bez podania przyczyn.</w:t>
      </w:r>
    </w:p>
    <w:p w14:paraId="715D3198" w14:textId="04E657E8" w:rsidR="001968A2" w:rsidRPr="0075566D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PSG</w:t>
      </w:r>
      <w:r w:rsidRPr="0075566D">
        <w:rPr>
          <w:rFonts w:ascii="Arial" w:hAnsi="Arial" w:cs="Arial"/>
          <w:sz w:val="22"/>
          <w:szCs w:val="22"/>
        </w:rPr>
        <w:t xml:space="preserve"> przewiduje </w:t>
      </w:r>
      <w:r w:rsidR="001763E6" w:rsidRPr="0075566D">
        <w:rPr>
          <w:rFonts w:ascii="Arial" w:hAnsi="Arial" w:cs="Arial"/>
          <w:sz w:val="22"/>
          <w:szCs w:val="22"/>
        </w:rPr>
        <w:t xml:space="preserve">jednostopniowy </w:t>
      </w:r>
      <w:r w:rsidRPr="0075566D">
        <w:rPr>
          <w:rFonts w:ascii="Arial" w:hAnsi="Arial" w:cs="Arial"/>
          <w:sz w:val="22"/>
          <w:szCs w:val="22"/>
        </w:rPr>
        <w:t>proces składania ofert</w:t>
      </w:r>
      <w:r w:rsidR="00DE783D" w:rsidRPr="0075566D">
        <w:rPr>
          <w:rFonts w:ascii="Arial" w:hAnsi="Arial" w:cs="Arial"/>
          <w:sz w:val="22"/>
          <w:szCs w:val="22"/>
        </w:rPr>
        <w:t>.</w:t>
      </w:r>
    </w:p>
    <w:p w14:paraId="38AFD814" w14:textId="53E4526A" w:rsidR="001968A2" w:rsidRPr="0075566D" w:rsidRDefault="001968A2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Wszystkie dokumenty/ Ofertę należy składać w </w:t>
      </w:r>
      <w:r w:rsidR="001763E6" w:rsidRPr="0075566D">
        <w:rPr>
          <w:rFonts w:ascii="Arial" w:hAnsi="Arial" w:cs="Arial"/>
          <w:sz w:val="22"/>
          <w:szCs w:val="22"/>
        </w:rPr>
        <w:t>Connect</w:t>
      </w:r>
      <w:r w:rsidRPr="0075566D">
        <w:rPr>
          <w:rFonts w:ascii="Arial" w:hAnsi="Arial" w:cs="Arial"/>
          <w:sz w:val="22"/>
          <w:szCs w:val="22"/>
        </w:rPr>
        <w:t xml:space="preserve"> w formie zeskanowanych dokumentów lub w formie </w:t>
      </w:r>
      <w:r w:rsidR="0037267A" w:rsidRPr="0075566D">
        <w:rPr>
          <w:rFonts w:ascii="Arial" w:hAnsi="Arial" w:cs="Arial"/>
          <w:sz w:val="22"/>
          <w:szCs w:val="22"/>
        </w:rPr>
        <w:t xml:space="preserve">dokumentów elektronicznych podpisanych </w:t>
      </w:r>
      <w:r w:rsidRPr="0075566D">
        <w:rPr>
          <w:rFonts w:ascii="Arial" w:hAnsi="Arial" w:cs="Arial"/>
          <w:sz w:val="22"/>
          <w:szCs w:val="22"/>
        </w:rPr>
        <w:t>kwalifikowanym podpisem elektronicznym</w:t>
      </w:r>
      <w:r w:rsidR="001A72E7" w:rsidRPr="0075566D">
        <w:rPr>
          <w:rFonts w:ascii="Arial" w:hAnsi="Arial" w:cs="Arial"/>
          <w:sz w:val="22"/>
          <w:szCs w:val="22"/>
        </w:rPr>
        <w:t>,</w:t>
      </w:r>
      <w:r w:rsidR="0037267A" w:rsidRPr="0075566D">
        <w:rPr>
          <w:rFonts w:ascii="Arial" w:hAnsi="Arial" w:cs="Arial"/>
          <w:sz w:val="22"/>
          <w:szCs w:val="22"/>
        </w:rPr>
        <w:t xml:space="preserve"> podpisem zaufanym lub podpisem osobistym,</w:t>
      </w:r>
      <w:r w:rsidRPr="0075566D">
        <w:rPr>
          <w:rFonts w:ascii="Arial" w:hAnsi="Arial" w:cs="Arial"/>
          <w:sz w:val="22"/>
          <w:szCs w:val="22"/>
        </w:rPr>
        <w:t xml:space="preserve"> a tam gdzie </w:t>
      </w:r>
      <w:r w:rsidR="00D37551" w:rsidRPr="0075566D">
        <w:rPr>
          <w:rFonts w:ascii="Arial" w:hAnsi="Arial" w:cs="Arial"/>
          <w:sz w:val="22"/>
          <w:szCs w:val="22"/>
        </w:rPr>
        <w:t xml:space="preserve">jest to </w:t>
      </w:r>
      <w:r w:rsidRPr="0075566D">
        <w:rPr>
          <w:rFonts w:ascii="Arial" w:hAnsi="Arial" w:cs="Arial"/>
          <w:sz w:val="22"/>
          <w:szCs w:val="22"/>
        </w:rPr>
        <w:t>wymagane</w:t>
      </w:r>
      <w:r w:rsidR="001A72E7" w:rsidRPr="0075566D">
        <w:rPr>
          <w:rFonts w:ascii="Arial" w:hAnsi="Arial" w:cs="Arial"/>
          <w:sz w:val="22"/>
          <w:szCs w:val="22"/>
        </w:rPr>
        <w:t>,</w:t>
      </w:r>
      <w:r w:rsidRPr="0075566D">
        <w:rPr>
          <w:rFonts w:ascii="Arial" w:hAnsi="Arial" w:cs="Arial"/>
          <w:sz w:val="22"/>
          <w:szCs w:val="22"/>
        </w:rPr>
        <w:t xml:space="preserve"> również w formie edytowalnej. </w:t>
      </w:r>
    </w:p>
    <w:p w14:paraId="3775F24C" w14:textId="47714D73" w:rsidR="00573A13" w:rsidRPr="0075566D" w:rsidRDefault="00573A13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Sposób składania dokumentów </w:t>
      </w:r>
      <w:r w:rsidR="001E3D2D" w:rsidRPr="0075566D">
        <w:rPr>
          <w:rFonts w:ascii="Arial" w:hAnsi="Arial" w:cs="Arial"/>
          <w:sz w:val="22"/>
          <w:szCs w:val="22"/>
        </w:rPr>
        <w:t>w Connect</w:t>
      </w:r>
      <w:r w:rsidRPr="0075566D">
        <w:rPr>
          <w:rFonts w:ascii="Arial" w:hAnsi="Arial" w:cs="Arial"/>
          <w:sz w:val="22"/>
          <w:szCs w:val="22"/>
        </w:rPr>
        <w:t>:</w:t>
      </w:r>
    </w:p>
    <w:p w14:paraId="7FAEBA6F" w14:textId="7250CFD3" w:rsidR="001968A2" w:rsidRPr="0075566D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b/>
          <w:sz w:val="22"/>
          <w:szCs w:val="22"/>
        </w:rPr>
        <w:t>Dokumenty formalne</w:t>
      </w:r>
      <w:r w:rsidRPr="0075566D">
        <w:rPr>
          <w:rFonts w:ascii="Arial" w:hAnsi="Arial" w:cs="Arial"/>
          <w:sz w:val="22"/>
          <w:szCs w:val="22"/>
        </w:rPr>
        <w:t xml:space="preserve"> oferty wymienione w </w:t>
      </w:r>
      <w:r w:rsidRPr="0075566D">
        <w:rPr>
          <w:rFonts w:ascii="Arial" w:hAnsi="Arial" w:cs="Arial"/>
          <w:b/>
          <w:sz w:val="22"/>
          <w:szCs w:val="22"/>
        </w:rPr>
        <w:t>Załączniku nr 1</w:t>
      </w:r>
      <w:r w:rsidRPr="0075566D">
        <w:rPr>
          <w:rFonts w:ascii="Arial" w:hAnsi="Arial" w:cs="Arial"/>
          <w:sz w:val="22"/>
          <w:szCs w:val="22"/>
        </w:rPr>
        <w:t xml:space="preserve"> należy dołączyć w</w:t>
      </w:r>
      <w:r w:rsidR="003C3A1E" w:rsidRPr="0075566D">
        <w:rPr>
          <w:rFonts w:ascii="Arial" w:hAnsi="Arial" w:cs="Arial"/>
          <w:sz w:val="22"/>
          <w:szCs w:val="22"/>
        </w:rPr>
        <w:t> </w:t>
      </w:r>
      <w:r w:rsidRPr="0075566D">
        <w:rPr>
          <w:rFonts w:ascii="Arial" w:hAnsi="Arial" w:cs="Arial"/>
          <w:sz w:val="22"/>
          <w:szCs w:val="22"/>
        </w:rPr>
        <w:t>Zakładce; Załączniki pn. „</w:t>
      </w:r>
      <w:r w:rsidRPr="0075566D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75566D">
        <w:rPr>
          <w:rFonts w:ascii="Arial" w:hAnsi="Arial" w:cs="Arial"/>
          <w:b/>
          <w:sz w:val="22"/>
          <w:szCs w:val="22"/>
        </w:rPr>
        <w:t>d</w:t>
      </w:r>
      <w:r w:rsidRPr="0075566D">
        <w:rPr>
          <w:rFonts w:ascii="Arial" w:hAnsi="Arial" w:cs="Arial"/>
          <w:b/>
          <w:sz w:val="22"/>
          <w:szCs w:val="22"/>
        </w:rPr>
        <w:t>okumenty formalne</w:t>
      </w:r>
      <w:r w:rsidRPr="0075566D">
        <w:rPr>
          <w:rFonts w:ascii="Arial" w:hAnsi="Arial" w:cs="Arial"/>
          <w:sz w:val="22"/>
          <w:szCs w:val="22"/>
        </w:rPr>
        <w:t>”.</w:t>
      </w:r>
    </w:p>
    <w:p w14:paraId="6D3330DA" w14:textId="73E75D31" w:rsidR="001968A2" w:rsidRPr="0075566D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b/>
          <w:sz w:val="22"/>
          <w:szCs w:val="22"/>
        </w:rPr>
        <w:lastRenderedPageBreak/>
        <w:t>Dokumenty techniczne</w:t>
      </w:r>
      <w:r w:rsidR="00C47796" w:rsidRPr="0075566D">
        <w:rPr>
          <w:rFonts w:ascii="Arial" w:hAnsi="Arial" w:cs="Arial"/>
          <w:b/>
          <w:sz w:val="22"/>
          <w:szCs w:val="22"/>
        </w:rPr>
        <w:t>/merytoryczne</w:t>
      </w:r>
      <w:r w:rsidRPr="0075566D">
        <w:rPr>
          <w:rFonts w:ascii="Arial" w:hAnsi="Arial" w:cs="Arial"/>
          <w:sz w:val="22"/>
          <w:szCs w:val="22"/>
        </w:rPr>
        <w:t xml:space="preserve"> oferty wymienione w </w:t>
      </w:r>
      <w:r w:rsidRPr="0075566D">
        <w:rPr>
          <w:rFonts w:ascii="Arial" w:hAnsi="Arial" w:cs="Arial"/>
          <w:b/>
          <w:sz w:val="22"/>
          <w:szCs w:val="22"/>
        </w:rPr>
        <w:t>Załączniku nr 1</w:t>
      </w:r>
      <w:r w:rsidRPr="0075566D">
        <w:rPr>
          <w:rFonts w:ascii="Arial" w:hAnsi="Arial" w:cs="Arial"/>
          <w:sz w:val="22"/>
          <w:szCs w:val="22"/>
        </w:rPr>
        <w:t xml:space="preserve">  należy dołączyć w</w:t>
      </w:r>
      <w:r w:rsidR="008B2195" w:rsidRPr="0075566D">
        <w:rPr>
          <w:rFonts w:ascii="Arial" w:hAnsi="Arial" w:cs="Arial"/>
          <w:sz w:val="22"/>
          <w:szCs w:val="22"/>
        </w:rPr>
        <w:t> </w:t>
      </w:r>
      <w:r w:rsidRPr="0075566D">
        <w:rPr>
          <w:rFonts w:ascii="Arial" w:hAnsi="Arial" w:cs="Arial"/>
          <w:sz w:val="22"/>
          <w:szCs w:val="22"/>
        </w:rPr>
        <w:t>zakładce: Załączniki pn. „</w:t>
      </w:r>
      <w:r w:rsidRPr="0075566D">
        <w:rPr>
          <w:rFonts w:ascii="Arial" w:hAnsi="Arial" w:cs="Arial"/>
          <w:b/>
          <w:sz w:val="22"/>
          <w:szCs w:val="22"/>
        </w:rPr>
        <w:t xml:space="preserve">OFERTA - </w:t>
      </w:r>
      <w:r w:rsidR="00A341E4" w:rsidRPr="0075566D">
        <w:rPr>
          <w:rFonts w:ascii="Arial" w:hAnsi="Arial" w:cs="Arial"/>
          <w:b/>
          <w:sz w:val="22"/>
          <w:szCs w:val="22"/>
        </w:rPr>
        <w:t>d</w:t>
      </w:r>
      <w:r w:rsidRPr="0075566D">
        <w:rPr>
          <w:rFonts w:ascii="Arial" w:hAnsi="Arial" w:cs="Arial"/>
          <w:b/>
          <w:sz w:val="22"/>
          <w:szCs w:val="22"/>
        </w:rPr>
        <w:t xml:space="preserve">okumenty </w:t>
      </w:r>
      <w:r w:rsidR="00A341E4" w:rsidRPr="0075566D">
        <w:rPr>
          <w:rFonts w:ascii="Arial" w:hAnsi="Arial" w:cs="Arial"/>
          <w:b/>
          <w:sz w:val="22"/>
          <w:szCs w:val="22"/>
        </w:rPr>
        <w:t>t</w:t>
      </w:r>
      <w:r w:rsidRPr="0075566D">
        <w:rPr>
          <w:rFonts w:ascii="Arial" w:hAnsi="Arial" w:cs="Arial"/>
          <w:b/>
          <w:sz w:val="22"/>
          <w:szCs w:val="22"/>
        </w:rPr>
        <w:t>echniczne</w:t>
      </w:r>
      <w:r w:rsidR="00A341E4" w:rsidRPr="0075566D">
        <w:rPr>
          <w:rFonts w:ascii="Arial" w:hAnsi="Arial" w:cs="Arial"/>
          <w:b/>
          <w:sz w:val="22"/>
          <w:szCs w:val="22"/>
        </w:rPr>
        <w:t>/</w:t>
      </w:r>
      <w:r w:rsidR="00AC29CB" w:rsidRPr="0075566D">
        <w:rPr>
          <w:rFonts w:ascii="Arial" w:hAnsi="Arial" w:cs="Arial"/>
          <w:b/>
          <w:sz w:val="22"/>
          <w:szCs w:val="22"/>
        </w:rPr>
        <w:t xml:space="preserve"> </w:t>
      </w:r>
      <w:r w:rsidR="00A341E4" w:rsidRPr="0075566D">
        <w:rPr>
          <w:rFonts w:ascii="Arial" w:hAnsi="Arial" w:cs="Arial"/>
          <w:b/>
          <w:sz w:val="22"/>
          <w:szCs w:val="22"/>
        </w:rPr>
        <w:t>merytoryczne</w:t>
      </w:r>
      <w:r w:rsidRPr="0075566D">
        <w:rPr>
          <w:rFonts w:ascii="Arial" w:hAnsi="Arial" w:cs="Arial"/>
          <w:sz w:val="22"/>
          <w:szCs w:val="22"/>
        </w:rPr>
        <w:t>”.</w:t>
      </w:r>
    </w:p>
    <w:p w14:paraId="399DCCA0" w14:textId="0932AE82" w:rsidR="001968A2" w:rsidRPr="0075566D" w:rsidRDefault="001968A2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b/>
          <w:sz w:val="22"/>
          <w:szCs w:val="22"/>
        </w:rPr>
        <w:t>Dokumenty handlowe</w:t>
      </w:r>
      <w:r w:rsidRPr="0075566D">
        <w:rPr>
          <w:rFonts w:ascii="Arial" w:hAnsi="Arial" w:cs="Arial"/>
          <w:sz w:val="22"/>
          <w:szCs w:val="22"/>
        </w:rPr>
        <w:t xml:space="preserve"> wymienione w </w:t>
      </w:r>
      <w:r w:rsidRPr="0075566D">
        <w:rPr>
          <w:rFonts w:ascii="Arial" w:hAnsi="Arial" w:cs="Arial"/>
          <w:b/>
          <w:sz w:val="22"/>
          <w:szCs w:val="22"/>
        </w:rPr>
        <w:t>Załączniku nr 1</w:t>
      </w:r>
      <w:r w:rsidRPr="0075566D">
        <w:rPr>
          <w:rFonts w:ascii="Arial" w:hAnsi="Arial" w:cs="Arial"/>
          <w:sz w:val="22"/>
          <w:szCs w:val="22"/>
        </w:rPr>
        <w:t xml:space="preserve"> należy dołączyć w Zakładce; Załączniki pn. „</w:t>
      </w:r>
      <w:r w:rsidR="003B1B2E" w:rsidRPr="0075566D">
        <w:rPr>
          <w:rFonts w:ascii="Arial" w:hAnsi="Arial" w:cs="Arial"/>
          <w:b/>
          <w:bCs/>
          <w:sz w:val="22"/>
          <w:szCs w:val="22"/>
        </w:rPr>
        <w:t>OFERTA HANDLOWA</w:t>
      </w:r>
      <w:r w:rsidRPr="0075566D">
        <w:rPr>
          <w:rFonts w:ascii="Arial" w:hAnsi="Arial" w:cs="Arial"/>
          <w:sz w:val="22"/>
          <w:szCs w:val="22"/>
        </w:rPr>
        <w:t>”</w:t>
      </w:r>
      <w:r w:rsidR="003B1B2E" w:rsidRPr="0075566D">
        <w:rPr>
          <w:rFonts w:ascii="Arial" w:hAnsi="Arial" w:cs="Arial"/>
          <w:sz w:val="22"/>
          <w:szCs w:val="22"/>
        </w:rPr>
        <w:t xml:space="preserve"> </w:t>
      </w:r>
      <w:r w:rsidR="007F57E0" w:rsidRPr="0075566D">
        <w:rPr>
          <w:rFonts w:ascii="Arial" w:hAnsi="Arial" w:cs="Arial"/>
          <w:sz w:val="22"/>
          <w:szCs w:val="22"/>
        </w:rPr>
        <w:t>oraz jeżeli wymagane ustawieniami</w:t>
      </w:r>
      <w:r w:rsidR="003B1B2E" w:rsidRPr="0075566D">
        <w:rPr>
          <w:rFonts w:ascii="Arial" w:hAnsi="Arial" w:cs="Arial"/>
          <w:sz w:val="22"/>
          <w:szCs w:val="22"/>
        </w:rPr>
        <w:t xml:space="preserve"> </w:t>
      </w:r>
      <w:r w:rsidR="001763E6" w:rsidRPr="0075566D">
        <w:rPr>
          <w:rFonts w:ascii="Arial" w:hAnsi="Arial" w:cs="Arial"/>
          <w:bCs/>
          <w:sz w:val="22"/>
          <w:szCs w:val="22"/>
        </w:rPr>
        <w:t xml:space="preserve">Connect </w:t>
      </w:r>
      <w:r w:rsidR="003B1B2E" w:rsidRPr="0075566D">
        <w:rPr>
          <w:rFonts w:ascii="Arial" w:hAnsi="Arial" w:cs="Arial"/>
          <w:bCs/>
          <w:sz w:val="22"/>
          <w:szCs w:val="22"/>
        </w:rPr>
        <w:t xml:space="preserve"> </w:t>
      </w:r>
      <w:r w:rsidR="007F57E0" w:rsidRPr="0075566D">
        <w:rPr>
          <w:rFonts w:ascii="Arial" w:hAnsi="Arial" w:cs="Arial"/>
          <w:bCs/>
          <w:sz w:val="22"/>
          <w:szCs w:val="22"/>
        </w:rPr>
        <w:t>wprowadzić wartość oferty.</w:t>
      </w:r>
      <w:r w:rsidR="003B1B2E" w:rsidRPr="0075566D">
        <w:rPr>
          <w:rFonts w:ascii="Arial" w:hAnsi="Arial" w:cs="Arial"/>
          <w:bCs/>
          <w:sz w:val="22"/>
          <w:szCs w:val="22"/>
        </w:rPr>
        <w:t xml:space="preserve"> </w:t>
      </w:r>
    </w:p>
    <w:p w14:paraId="61DD40BD" w14:textId="66AF9119" w:rsidR="00573A13" w:rsidRPr="0075566D" w:rsidRDefault="008A4DDA" w:rsidP="00421304">
      <w:pPr>
        <w:pStyle w:val="Tekstpodstawowy2"/>
        <w:numPr>
          <w:ilvl w:val="1"/>
          <w:numId w:val="10"/>
        </w:numPr>
        <w:spacing w:before="12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75566D">
        <w:rPr>
          <w:rFonts w:ascii="Arial" w:hAnsi="Arial" w:cs="Arial"/>
          <w:bCs/>
          <w:sz w:val="22"/>
          <w:szCs w:val="22"/>
        </w:rPr>
        <w:t xml:space="preserve">Przedstawiona w ofercie cena musi zawierać wszystkie koszty Oferenta związane </w:t>
      </w:r>
      <w:r w:rsidR="00452893" w:rsidRPr="0075566D">
        <w:rPr>
          <w:rFonts w:ascii="Arial" w:hAnsi="Arial" w:cs="Arial"/>
          <w:bCs/>
          <w:sz w:val="22"/>
          <w:szCs w:val="22"/>
        </w:rPr>
        <w:br/>
      </w:r>
      <w:r w:rsidRPr="0075566D">
        <w:rPr>
          <w:rFonts w:ascii="Arial" w:hAnsi="Arial" w:cs="Arial"/>
          <w:bCs/>
          <w:sz w:val="22"/>
          <w:szCs w:val="22"/>
        </w:rPr>
        <w:t xml:space="preserve">z </w:t>
      </w:r>
      <w:r w:rsidR="00452893" w:rsidRPr="0075566D">
        <w:rPr>
          <w:rFonts w:ascii="Arial" w:hAnsi="Arial" w:cs="Arial"/>
          <w:bCs/>
          <w:sz w:val="22"/>
          <w:szCs w:val="22"/>
        </w:rPr>
        <w:t>realizacją przedmiotu</w:t>
      </w:r>
      <w:r w:rsidRPr="0075566D">
        <w:rPr>
          <w:rFonts w:ascii="Arial" w:hAnsi="Arial" w:cs="Arial"/>
          <w:bCs/>
          <w:sz w:val="22"/>
          <w:szCs w:val="22"/>
        </w:rPr>
        <w:t xml:space="preserve"> </w:t>
      </w:r>
      <w:r w:rsidR="00AE6953" w:rsidRPr="0075566D">
        <w:rPr>
          <w:rFonts w:ascii="Arial" w:hAnsi="Arial" w:cs="Arial"/>
          <w:bCs/>
          <w:sz w:val="22"/>
          <w:szCs w:val="22"/>
        </w:rPr>
        <w:t>postępowania</w:t>
      </w:r>
      <w:r w:rsidR="00410F29" w:rsidRPr="0075566D">
        <w:rPr>
          <w:rFonts w:ascii="Arial" w:hAnsi="Arial" w:cs="Arial"/>
          <w:bCs/>
          <w:sz w:val="22"/>
          <w:szCs w:val="22"/>
        </w:rPr>
        <w:t>.</w:t>
      </w:r>
    </w:p>
    <w:p w14:paraId="4D0FC1D0" w14:textId="785E4FE2" w:rsidR="00C46467" w:rsidRPr="0075566D" w:rsidRDefault="00C46467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Jeśli w ofercie złożonej przez danego Oferenta występują braki formalne lub techniczne/merytoryczne, PSG przekazuje Oferentowi informację o konieczności ich uzupełnienia w wyznaczonym terminie. W przypadku nieuzupełnienia przez Oferenta części formalnej oferty w wyznaczonym terminie, PSG odrzuca ofertę albo wyznacza dodatkowy termin na jej uzupełnienie. </w:t>
      </w:r>
    </w:p>
    <w:p w14:paraId="53650A90" w14:textId="15691FCE" w:rsidR="002A4AE5" w:rsidRPr="0075566D" w:rsidRDefault="00476DAC" w:rsidP="00421304">
      <w:pPr>
        <w:pStyle w:val="Akapitzlist"/>
        <w:numPr>
          <w:ilvl w:val="0"/>
          <w:numId w:val="10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b/>
          <w:bCs/>
          <w:sz w:val="22"/>
          <w:szCs w:val="22"/>
        </w:rPr>
        <w:t>Wszystkie koszty związane z przygotowaniem i złożeniem oferty ponosi Oferent</w:t>
      </w:r>
      <w:r w:rsidR="00652DCB" w:rsidRPr="0075566D">
        <w:rPr>
          <w:rFonts w:ascii="Arial" w:hAnsi="Arial" w:cs="Arial"/>
          <w:b/>
          <w:bCs/>
          <w:sz w:val="22"/>
          <w:szCs w:val="22"/>
        </w:rPr>
        <w:t xml:space="preserve"> </w:t>
      </w:r>
      <w:r w:rsidR="00652DCB" w:rsidRPr="0075566D">
        <w:rPr>
          <w:rFonts w:ascii="Arial" w:hAnsi="Arial" w:cs="Arial"/>
          <w:sz w:val="22"/>
          <w:szCs w:val="22"/>
        </w:rPr>
        <w:t>i</w:t>
      </w:r>
      <w:r w:rsidR="003C3A1E" w:rsidRPr="0075566D">
        <w:rPr>
          <w:rFonts w:ascii="Arial" w:hAnsi="Arial" w:cs="Arial"/>
          <w:sz w:val="22"/>
          <w:szCs w:val="22"/>
        </w:rPr>
        <w:t> </w:t>
      </w:r>
      <w:r w:rsidR="00652DCB" w:rsidRPr="0075566D">
        <w:rPr>
          <w:rFonts w:ascii="Arial" w:hAnsi="Arial" w:cs="Arial"/>
          <w:sz w:val="22"/>
          <w:szCs w:val="22"/>
        </w:rPr>
        <w:t>nie przysługuje mu prawo roszczenia o zwrot tych kosztów</w:t>
      </w:r>
      <w:r w:rsidRPr="0075566D">
        <w:rPr>
          <w:rFonts w:ascii="Arial" w:hAnsi="Arial" w:cs="Arial"/>
          <w:b/>
          <w:bCs/>
          <w:sz w:val="22"/>
          <w:szCs w:val="22"/>
        </w:rPr>
        <w:t xml:space="preserve">. </w:t>
      </w:r>
      <w:r w:rsidRPr="0075566D">
        <w:rPr>
          <w:rFonts w:ascii="Arial" w:hAnsi="Arial" w:cs="Arial"/>
          <w:sz w:val="22"/>
          <w:szCs w:val="22"/>
        </w:rPr>
        <w:t>Niezależnie</w:t>
      </w:r>
      <w:r w:rsidR="00135D81" w:rsidRPr="0075566D">
        <w:rPr>
          <w:rFonts w:ascii="Arial" w:hAnsi="Arial" w:cs="Arial"/>
          <w:sz w:val="22"/>
          <w:szCs w:val="22"/>
        </w:rPr>
        <w:t xml:space="preserve"> </w:t>
      </w:r>
      <w:r w:rsidRPr="0075566D">
        <w:rPr>
          <w:rFonts w:ascii="Arial" w:hAnsi="Arial" w:cs="Arial"/>
          <w:sz w:val="22"/>
          <w:szCs w:val="22"/>
        </w:rPr>
        <w:t xml:space="preserve">od wyników postępowania, </w:t>
      </w:r>
      <w:r w:rsidR="007F57E0"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sz w:val="22"/>
          <w:szCs w:val="22"/>
        </w:rPr>
        <w:t xml:space="preserve"> nie będzie odpowiedzialn</w:t>
      </w:r>
      <w:r w:rsidR="007F57E0" w:rsidRPr="0075566D">
        <w:rPr>
          <w:rFonts w:ascii="Arial" w:hAnsi="Arial" w:cs="Arial"/>
          <w:sz w:val="22"/>
          <w:szCs w:val="22"/>
        </w:rPr>
        <w:t>a</w:t>
      </w:r>
      <w:r w:rsidRPr="0075566D">
        <w:rPr>
          <w:rFonts w:ascii="Arial" w:hAnsi="Arial" w:cs="Arial"/>
          <w:sz w:val="22"/>
          <w:szCs w:val="22"/>
        </w:rPr>
        <w:t>, ani dłużn</w:t>
      </w:r>
      <w:r w:rsidR="007F57E0" w:rsidRPr="0075566D">
        <w:rPr>
          <w:rFonts w:ascii="Arial" w:hAnsi="Arial" w:cs="Arial"/>
          <w:sz w:val="22"/>
          <w:szCs w:val="22"/>
        </w:rPr>
        <w:t>a</w:t>
      </w:r>
      <w:r w:rsidRPr="0075566D">
        <w:rPr>
          <w:rFonts w:ascii="Arial" w:hAnsi="Arial" w:cs="Arial"/>
          <w:sz w:val="22"/>
          <w:szCs w:val="22"/>
        </w:rPr>
        <w:t xml:space="preserve"> w jakikolwiek sposób, </w:t>
      </w:r>
      <w:r w:rsidR="00B51F63" w:rsidRPr="0075566D">
        <w:rPr>
          <w:rFonts w:ascii="Arial" w:hAnsi="Arial" w:cs="Arial"/>
          <w:sz w:val="22"/>
          <w:szCs w:val="22"/>
        </w:rPr>
        <w:br/>
      </w:r>
      <w:r w:rsidRPr="0075566D">
        <w:rPr>
          <w:rFonts w:ascii="Arial" w:hAnsi="Arial" w:cs="Arial"/>
          <w:sz w:val="22"/>
          <w:szCs w:val="22"/>
        </w:rPr>
        <w:t xml:space="preserve">w odniesieniu do kosztów lub strat poniesionych przez Oferenta w związku </w:t>
      </w:r>
      <w:r w:rsidR="00B51F63" w:rsidRPr="0075566D">
        <w:rPr>
          <w:rFonts w:ascii="Arial" w:hAnsi="Arial" w:cs="Arial"/>
          <w:sz w:val="22"/>
          <w:szCs w:val="22"/>
        </w:rPr>
        <w:br/>
      </w:r>
      <w:r w:rsidRPr="0075566D">
        <w:rPr>
          <w:rFonts w:ascii="Arial" w:hAnsi="Arial" w:cs="Arial"/>
          <w:sz w:val="22"/>
          <w:szCs w:val="22"/>
        </w:rPr>
        <w:t xml:space="preserve">z przygotowaniem i złożeniem oferty. </w:t>
      </w:r>
    </w:p>
    <w:p w14:paraId="66531505" w14:textId="77777777" w:rsidR="0016227E" w:rsidRPr="0075566D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566D">
        <w:rPr>
          <w:rFonts w:ascii="Arial" w:hAnsi="Arial" w:cs="Arial"/>
          <w:b/>
          <w:bCs/>
          <w:color w:val="auto"/>
          <w:sz w:val="22"/>
          <w:szCs w:val="22"/>
        </w:rPr>
        <w:t>SPOSÓB</w:t>
      </w:r>
      <w:r w:rsidRPr="0075566D">
        <w:rPr>
          <w:rFonts w:ascii="Arial" w:hAnsi="Arial" w:cs="Arial"/>
          <w:b/>
          <w:color w:val="000000"/>
          <w:sz w:val="22"/>
          <w:szCs w:val="22"/>
        </w:rPr>
        <w:t xml:space="preserve"> OCENY OFERT</w:t>
      </w:r>
      <w:r w:rsidR="00B64172" w:rsidRPr="0075566D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1C5A5170" w14:textId="6B882DEF" w:rsidR="00536E36" w:rsidRPr="0075566D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Ocen</w:t>
      </w:r>
      <w:r w:rsidR="002A4AE5" w:rsidRPr="0075566D">
        <w:rPr>
          <w:rFonts w:ascii="Arial" w:hAnsi="Arial" w:cs="Arial"/>
          <w:sz w:val="22"/>
          <w:szCs w:val="22"/>
        </w:rPr>
        <w:t>y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75566D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75566D">
        <w:rPr>
          <w:rFonts w:ascii="Arial" w:hAnsi="Arial" w:cs="Arial"/>
          <w:color w:val="000000"/>
          <w:sz w:val="22"/>
          <w:szCs w:val="22"/>
        </w:rPr>
        <w:t>dokonuje</w:t>
      </w:r>
      <w:r w:rsidR="00DF427F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75566D">
        <w:rPr>
          <w:rFonts w:ascii="Arial" w:hAnsi="Arial" w:cs="Arial"/>
          <w:color w:val="000000"/>
          <w:sz w:val="22"/>
          <w:szCs w:val="22"/>
        </w:rPr>
        <w:t>Z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 w:rsidRPr="0075566D">
        <w:rPr>
          <w:rFonts w:ascii="Arial" w:hAnsi="Arial" w:cs="Arial"/>
          <w:color w:val="000000"/>
          <w:sz w:val="22"/>
          <w:szCs w:val="22"/>
        </w:rPr>
        <w:t>zakupowy</w:t>
      </w:r>
      <w:r w:rsidR="009A7EAC" w:rsidRPr="0075566D">
        <w:rPr>
          <w:rFonts w:ascii="Arial" w:hAnsi="Arial" w:cs="Arial"/>
          <w:color w:val="000000"/>
          <w:sz w:val="22"/>
          <w:szCs w:val="22"/>
        </w:rPr>
        <w:t>,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na podstawie ustalonych </w:t>
      </w:r>
      <w:r w:rsidR="00861258" w:rsidRPr="0075566D">
        <w:rPr>
          <w:rFonts w:ascii="Arial" w:hAnsi="Arial" w:cs="Arial"/>
          <w:color w:val="000000"/>
          <w:sz w:val="22"/>
          <w:szCs w:val="22"/>
        </w:rPr>
        <w:t>kryteriów i ich wag</w:t>
      </w:r>
      <w:r w:rsidRPr="0075566D">
        <w:rPr>
          <w:rFonts w:ascii="Arial" w:hAnsi="Arial" w:cs="Arial"/>
          <w:color w:val="000000"/>
          <w:sz w:val="22"/>
          <w:szCs w:val="22"/>
        </w:rPr>
        <w:t>.</w:t>
      </w:r>
      <w:r w:rsidR="00E5737A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861258" w:rsidRPr="0075566D">
        <w:rPr>
          <w:rFonts w:ascii="Arial" w:hAnsi="Arial" w:cs="Arial"/>
          <w:sz w:val="22"/>
          <w:szCs w:val="22"/>
        </w:rPr>
        <w:t xml:space="preserve">Wyniki </w:t>
      </w:r>
      <w:r w:rsidR="00E5737A" w:rsidRPr="0075566D">
        <w:rPr>
          <w:rFonts w:ascii="Arial" w:hAnsi="Arial" w:cs="Arial"/>
          <w:sz w:val="22"/>
          <w:szCs w:val="22"/>
        </w:rPr>
        <w:t xml:space="preserve">oceny </w:t>
      </w:r>
      <w:r w:rsidR="00447752" w:rsidRPr="0075566D">
        <w:rPr>
          <w:rFonts w:ascii="Arial" w:hAnsi="Arial" w:cs="Arial"/>
          <w:sz w:val="22"/>
          <w:szCs w:val="22"/>
        </w:rPr>
        <w:t xml:space="preserve">poszczególnych </w:t>
      </w:r>
      <w:r w:rsidR="00536E36" w:rsidRPr="0075566D">
        <w:rPr>
          <w:rFonts w:ascii="Arial" w:hAnsi="Arial" w:cs="Arial"/>
          <w:sz w:val="22"/>
          <w:szCs w:val="22"/>
        </w:rPr>
        <w:t>ofert</w:t>
      </w:r>
      <w:r w:rsidR="00447752" w:rsidRPr="0075566D">
        <w:rPr>
          <w:rFonts w:ascii="Arial" w:hAnsi="Arial" w:cs="Arial"/>
          <w:sz w:val="22"/>
          <w:szCs w:val="22"/>
        </w:rPr>
        <w:t xml:space="preserve"> </w:t>
      </w:r>
      <w:r w:rsidR="00E5737A" w:rsidRPr="0075566D">
        <w:rPr>
          <w:rFonts w:ascii="Arial" w:hAnsi="Arial" w:cs="Arial"/>
          <w:sz w:val="22"/>
          <w:szCs w:val="22"/>
        </w:rPr>
        <w:t>pozostają informacją poufną</w:t>
      </w:r>
      <w:r w:rsidR="007F57E0" w:rsidRPr="0075566D">
        <w:rPr>
          <w:rFonts w:ascii="Arial" w:hAnsi="Arial" w:cs="Arial"/>
          <w:sz w:val="22"/>
          <w:szCs w:val="22"/>
        </w:rPr>
        <w:t xml:space="preserve"> PSG</w:t>
      </w:r>
      <w:r w:rsidR="00E5737A" w:rsidRPr="0075566D">
        <w:rPr>
          <w:rFonts w:ascii="Arial" w:hAnsi="Arial" w:cs="Arial"/>
          <w:sz w:val="22"/>
          <w:szCs w:val="22"/>
        </w:rPr>
        <w:t>, która nie jest udostępniania Oferentom.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FF2E963" w14:textId="753EF2B7" w:rsidR="0016227E" w:rsidRPr="0075566D" w:rsidRDefault="0016227E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Za </w:t>
      </w:r>
      <w:r w:rsidR="00B26C67" w:rsidRPr="0075566D">
        <w:rPr>
          <w:rFonts w:ascii="Arial" w:hAnsi="Arial" w:cs="Arial"/>
          <w:sz w:val="22"/>
          <w:szCs w:val="22"/>
        </w:rPr>
        <w:t xml:space="preserve">najkorzystniejszą </w:t>
      </w:r>
      <w:r w:rsidRPr="0075566D">
        <w:rPr>
          <w:rFonts w:ascii="Arial" w:hAnsi="Arial" w:cs="Arial"/>
          <w:sz w:val="22"/>
          <w:szCs w:val="22"/>
        </w:rPr>
        <w:t>uznan</w:t>
      </w:r>
      <w:r w:rsidR="00A503BA" w:rsidRPr="0075566D">
        <w:rPr>
          <w:rFonts w:ascii="Arial" w:hAnsi="Arial" w:cs="Arial"/>
          <w:sz w:val="22"/>
          <w:szCs w:val="22"/>
        </w:rPr>
        <w:t>a</w:t>
      </w:r>
      <w:r w:rsidRPr="0075566D">
        <w:rPr>
          <w:rFonts w:ascii="Arial" w:hAnsi="Arial" w:cs="Arial"/>
          <w:sz w:val="22"/>
          <w:szCs w:val="22"/>
        </w:rPr>
        <w:t xml:space="preserve"> </w:t>
      </w:r>
      <w:r w:rsidR="00B26C67" w:rsidRPr="0075566D">
        <w:rPr>
          <w:rFonts w:ascii="Arial" w:hAnsi="Arial" w:cs="Arial"/>
          <w:sz w:val="22"/>
          <w:szCs w:val="22"/>
        </w:rPr>
        <w:t xml:space="preserve">będzie </w:t>
      </w:r>
      <w:r w:rsidR="00A503BA" w:rsidRPr="0075566D">
        <w:rPr>
          <w:rFonts w:ascii="Arial" w:hAnsi="Arial" w:cs="Arial"/>
          <w:sz w:val="22"/>
          <w:szCs w:val="22"/>
        </w:rPr>
        <w:t xml:space="preserve">oferta </w:t>
      </w:r>
      <w:r w:rsidRPr="0075566D">
        <w:rPr>
          <w:rFonts w:ascii="Arial" w:hAnsi="Arial" w:cs="Arial"/>
          <w:sz w:val="22"/>
          <w:szCs w:val="22"/>
        </w:rPr>
        <w:t xml:space="preserve">w </w:t>
      </w:r>
      <w:r w:rsidR="00B26C67" w:rsidRPr="0075566D">
        <w:rPr>
          <w:rFonts w:ascii="Arial" w:hAnsi="Arial" w:cs="Arial"/>
          <w:sz w:val="22"/>
          <w:szCs w:val="22"/>
        </w:rPr>
        <w:t xml:space="preserve">najwyższym </w:t>
      </w:r>
      <w:r w:rsidRPr="0075566D">
        <w:rPr>
          <w:rFonts w:ascii="Arial" w:hAnsi="Arial" w:cs="Arial"/>
          <w:sz w:val="22"/>
          <w:szCs w:val="22"/>
        </w:rPr>
        <w:t>stopniu spełniając</w:t>
      </w:r>
      <w:r w:rsidR="00A503BA" w:rsidRPr="0075566D">
        <w:rPr>
          <w:rFonts w:ascii="Arial" w:hAnsi="Arial" w:cs="Arial"/>
          <w:sz w:val="22"/>
          <w:szCs w:val="22"/>
        </w:rPr>
        <w:t>a</w:t>
      </w:r>
      <w:r w:rsidR="00536E36" w:rsidRPr="0075566D">
        <w:rPr>
          <w:rFonts w:ascii="Arial" w:hAnsi="Arial" w:cs="Arial"/>
          <w:sz w:val="22"/>
          <w:szCs w:val="22"/>
        </w:rPr>
        <w:t xml:space="preserve"> </w:t>
      </w:r>
      <w:r w:rsidR="00687DD5" w:rsidRPr="0075566D">
        <w:rPr>
          <w:rFonts w:ascii="Arial" w:hAnsi="Arial" w:cs="Arial"/>
          <w:sz w:val="22"/>
          <w:szCs w:val="22"/>
        </w:rPr>
        <w:t xml:space="preserve">przyjęte </w:t>
      </w:r>
      <w:r w:rsidRPr="0075566D">
        <w:rPr>
          <w:rFonts w:ascii="Arial" w:hAnsi="Arial" w:cs="Arial"/>
          <w:sz w:val="22"/>
          <w:szCs w:val="22"/>
        </w:rPr>
        <w:t xml:space="preserve">kryteria pod względem </w:t>
      </w:r>
      <w:r w:rsidR="00DF427F" w:rsidRPr="0075566D">
        <w:rPr>
          <w:rFonts w:ascii="Arial" w:hAnsi="Arial" w:cs="Arial"/>
          <w:sz w:val="22"/>
          <w:szCs w:val="22"/>
        </w:rPr>
        <w:t xml:space="preserve">formalnym, </w:t>
      </w:r>
      <w:r w:rsidR="007F57E0" w:rsidRPr="0075566D">
        <w:rPr>
          <w:rFonts w:ascii="Arial" w:hAnsi="Arial" w:cs="Arial"/>
          <w:sz w:val="22"/>
          <w:szCs w:val="22"/>
        </w:rPr>
        <w:t>technicznym/</w:t>
      </w:r>
      <w:r w:rsidR="00447752" w:rsidRPr="0075566D">
        <w:rPr>
          <w:rFonts w:ascii="Arial" w:hAnsi="Arial" w:cs="Arial"/>
          <w:sz w:val="22"/>
          <w:szCs w:val="22"/>
        </w:rPr>
        <w:t xml:space="preserve">merytorycznym i </w:t>
      </w:r>
      <w:r w:rsidRPr="0075566D">
        <w:rPr>
          <w:rFonts w:ascii="Arial" w:hAnsi="Arial" w:cs="Arial"/>
          <w:sz w:val="22"/>
          <w:szCs w:val="22"/>
        </w:rPr>
        <w:t>handlowym.</w:t>
      </w:r>
      <w:r w:rsidR="00687DD5" w:rsidRPr="0075566D">
        <w:rPr>
          <w:rFonts w:ascii="Arial" w:hAnsi="Arial" w:cs="Arial"/>
          <w:sz w:val="22"/>
          <w:szCs w:val="22"/>
        </w:rPr>
        <w:t xml:space="preserve"> </w:t>
      </w:r>
    </w:p>
    <w:p w14:paraId="34F0618B" w14:textId="29AC95EC" w:rsidR="00D570BA" w:rsidRPr="0075566D" w:rsidRDefault="00D570BA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Proces oceny ofert jest przeprowadzany w kolejno następujących po sobie etapach:</w:t>
      </w:r>
    </w:p>
    <w:p w14:paraId="04DADE87" w14:textId="77777777" w:rsidR="00D570BA" w:rsidRPr="0075566D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 w:rsidRPr="0075566D">
        <w:rPr>
          <w:rFonts w:ascii="Arial" w:hAnsi="Arial" w:cs="Arial"/>
          <w:sz w:val="22"/>
          <w:szCs w:val="22"/>
        </w:rPr>
        <w:t>,</w:t>
      </w:r>
    </w:p>
    <w:p w14:paraId="5B978A07" w14:textId="073714C0" w:rsidR="00D570BA" w:rsidRPr="0075566D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2) weryfikacja i ocena informacji i dokumentów </w:t>
      </w:r>
      <w:r w:rsidR="007F57E0" w:rsidRPr="0075566D">
        <w:rPr>
          <w:rFonts w:ascii="Arial" w:hAnsi="Arial" w:cs="Arial"/>
          <w:sz w:val="22"/>
          <w:szCs w:val="22"/>
        </w:rPr>
        <w:t>technicznych/</w:t>
      </w:r>
      <w:r w:rsidRPr="0075566D">
        <w:rPr>
          <w:rFonts w:ascii="Arial" w:hAnsi="Arial" w:cs="Arial"/>
          <w:sz w:val="22"/>
          <w:szCs w:val="22"/>
        </w:rPr>
        <w:t>merytorycznych</w:t>
      </w:r>
      <w:r w:rsidR="00452893" w:rsidRPr="0075566D">
        <w:rPr>
          <w:rFonts w:ascii="Arial" w:hAnsi="Arial" w:cs="Arial"/>
          <w:sz w:val="22"/>
          <w:szCs w:val="22"/>
        </w:rPr>
        <w:t>,</w:t>
      </w:r>
    </w:p>
    <w:p w14:paraId="5F971618" w14:textId="5D004218" w:rsidR="00D570BA" w:rsidRPr="0075566D" w:rsidRDefault="00D570BA" w:rsidP="00AC29CB">
      <w:pPr>
        <w:pStyle w:val="Style15"/>
        <w:spacing w:before="120" w:after="120" w:line="360" w:lineRule="auto"/>
        <w:ind w:left="709" w:hanging="284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3) weryfikacja i ocena informacji i dokumentów handlowych</w:t>
      </w:r>
      <w:r w:rsidR="007C568B" w:rsidRPr="0075566D">
        <w:rPr>
          <w:rFonts w:ascii="Arial" w:hAnsi="Arial" w:cs="Arial"/>
          <w:sz w:val="22"/>
          <w:szCs w:val="22"/>
        </w:rPr>
        <w:t>.</w:t>
      </w:r>
    </w:p>
    <w:p w14:paraId="7ACABEEF" w14:textId="71C84760" w:rsidR="000977D6" w:rsidRPr="0075566D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PSG informuje Oferenta</w:t>
      </w:r>
      <w:r w:rsidR="00AE334F" w:rsidRPr="0075566D">
        <w:rPr>
          <w:rFonts w:ascii="Arial" w:hAnsi="Arial" w:cs="Arial"/>
          <w:sz w:val="22"/>
          <w:szCs w:val="22"/>
        </w:rPr>
        <w:t>, który złożył najkorzystniejszą ofertę,</w:t>
      </w:r>
      <w:r w:rsidRPr="0075566D">
        <w:rPr>
          <w:rFonts w:ascii="Arial" w:hAnsi="Arial" w:cs="Arial"/>
          <w:sz w:val="22"/>
          <w:szCs w:val="22"/>
        </w:rPr>
        <w:t xml:space="preserve"> o przyjęciu jego oferty</w:t>
      </w:r>
      <w:r w:rsidR="00B26C67" w:rsidRPr="0075566D">
        <w:rPr>
          <w:rFonts w:ascii="Arial" w:hAnsi="Arial" w:cs="Arial"/>
          <w:sz w:val="22"/>
          <w:szCs w:val="22"/>
        </w:rPr>
        <w:t>,</w:t>
      </w:r>
      <w:r w:rsidRPr="0075566D">
        <w:rPr>
          <w:rFonts w:ascii="Arial" w:hAnsi="Arial" w:cs="Arial"/>
          <w:sz w:val="22"/>
          <w:szCs w:val="22"/>
        </w:rPr>
        <w:t xml:space="preserve"> a po podpisaniu umowy z Dostawcą</w:t>
      </w:r>
      <w:r w:rsidR="00AE334F" w:rsidRPr="0075566D">
        <w:rPr>
          <w:rFonts w:ascii="Arial" w:hAnsi="Arial" w:cs="Arial"/>
          <w:sz w:val="22"/>
          <w:szCs w:val="22"/>
        </w:rPr>
        <w:t>,</w:t>
      </w:r>
      <w:r w:rsidRPr="0075566D">
        <w:rPr>
          <w:rFonts w:ascii="Arial" w:hAnsi="Arial" w:cs="Arial"/>
          <w:sz w:val="22"/>
          <w:szCs w:val="22"/>
        </w:rPr>
        <w:t xml:space="preserve"> pozostałych Oferentów o niewybraniu ich ofert.</w:t>
      </w:r>
    </w:p>
    <w:p w14:paraId="193B893C" w14:textId="0AF244EE" w:rsidR="004B1768" w:rsidRPr="0075566D" w:rsidRDefault="000977D6" w:rsidP="00421304">
      <w:pPr>
        <w:pStyle w:val="Akapitzlist"/>
        <w:numPr>
          <w:ilvl w:val="0"/>
          <w:numId w:val="11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16227E" w:rsidRPr="0075566D">
        <w:rPr>
          <w:rFonts w:ascii="Arial" w:hAnsi="Arial" w:cs="Arial"/>
          <w:color w:val="000000"/>
          <w:sz w:val="22"/>
          <w:szCs w:val="22"/>
        </w:rPr>
        <w:t xml:space="preserve">dopuszcza możliwość złożenia ofert przez konsorcja.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Szczegóły </w:t>
      </w:r>
      <w:r w:rsidR="00455330" w:rsidRPr="0075566D">
        <w:rPr>
          <w:rFonts w:ascii="Arial" w:hAnsi="Arial" w:cs="Arial"/>
          <w:color w:val="000000"/>
          <w:sz w:val="22"/>
          <w:szCs w:val="22"/>
        </w:rPr>
        <w:t xml:space="preserve">zostały określone </w:t>
      </w:r>
      <w:r w:rsidR="005510B0" w:rsidRPr="0075566D">
        <w:rPr>
          <w:rFonts w:ascii="Arial" w:hAnsi="Arial" w:cs="Arial"/>
          <w:color w:val="000000"/>
          <w:sz w:val="22"/>
          <w:szCs w:val="22"/>
        </w:rPr>
        <w:br/>
      </w:r>
      <w:r w:rsidR="00455330" w:rsidRPr="0075566D">
        <w:rPr>
          <w:rFonts w:ascii="Arial" w:hAnsi="Arial" w:cs="Arial"/>
          <w:color w:val="000000"/>
          <w:sz w:val="22"/>
          <w:szCs w:val="22"/>
        </w:rPr>
        <w:t xml:space="preserve">w </w:t>
      </w:r>
      <w:r w:rsidRPr="0075566D">
        <w:rPr>
          <w:rFonts w:ascii="Arial" w:hAnsi="Arial" w:cs="Arial"/>
          <w:b/>
          <w:bCs/>
          <w:color w:val="000000"/>
          <w:sz w:val="22"/>
          <w:szCs w:val="22"/>
        </w:rPr>
        <w:t>Załącznik</w:t>
      </w:r>
      <w:r w:rsidR="00455330" w:rsidRPr="0075566D">
        <w:rPr>
          <w:rFonts w:ascii="Arial" w:hAnsi="Arial" w:cs="Arial"/>
          <w:b/>
          <w:bCs/>
          <w:color w:val="000000"/>
          <w:sz w:val="22"/>
          <w:szCs w:val="22"/>
        </w:rPr>
        <w:t>u</w:t>
      </w:r>
      <w:r w:rsidRPr="0075566D">
        <w:rPr>
          <w:rFonts w:ascii="Arial" w:hAnsi="Arial" w:cs="Arial"/>
          <w:b/>
          <w:bCs/>
          <w:color w:val="000000"/>
          <w:sz w:val="22"/>
          <w:szCs w:val="22"/>
        </w:rPr>
        <w:t xml:space="preserve"> nr 1</w:t>
      </w:r>
      <w:r w:rsidRPr="0075566D">
        <w:rPr>
          <w:rFonts w:ascii="Arial" w:hAnsi="Arial" w:cs="Arial"/>
          <w:color w:val="000000"/>
          <w:sz w:val="22"/>
          <w:szCs w:val="22"/>
        </w:rPr>
        <w:t>.</w:t>
      </w:r>
    </w:p>
    <w:p w14:paraId="358C3A4F" w14:textId="2EB48D8E" w:rsidR="009350CF" w:rsidRPr="0075566D" w:rsidRDefault="00EA25F2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566D">
        <w:rPr>
          <w:rFonts w:ascii="Arial" w:hAnsi="Arial" w:cs="Arial"/>
          <w:b/>
          <w:color w:val="000000"/>
          <w:sz w:val="22"/>
          <w:szCs w:val="22"/>
        </w:rPr>
        <w:lastRenderedPageBreak/>
        <w:t>ZABEZPIECZENIE NALE</w:t>
      </w:r>
      <w:r w:rsidR="00322606" w:rsidRPr="0075566D">
        <w:rPr>
          <w:rFonts w:ascii="Arial" w:hAnsi="Arial" w:cs="Arial"/>
          <w:b/>
          <w:color w:val="000000"/>
          <w:sz w:val="22"/>
          <w:szCs w:val="22"/>
        </w:rPr>
        <w:t>Ż</w:t>
      </w:r>
      <w:r w:rsidRPr="0075566D">
        <w:rPr>
          <w:rFonts w:ascii="Arial" w:hAnsi="Arial" w:cs="Arial"/>
          <w:b/>
          <w:color w:val="000000"/>
          <w:sz w:val="22"/>
          <w:szCs w:val="22"/>
        </w:rPr>
        <w:t>YTEGO WYKONANIA UMOWY:</w:t>
      </w:r>
    </w:p>
    <w:p w14:paraId="5F5A9F6A" w14:textId="728DCE95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Style w:val="FontStyle37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PSG będzie żądał wniesienia przez Oferenta przed zawarciem Umowy zabezpieczenia należytego wykonania umowy (dalej: „Zabezpieczenie”) w wysokości </w:t>
      </w:r>
      <w:r w:rsidR="00C6040C" w:rsidRPr="0075566D">
        <w:rPr>
          <w:rFonts w:ascii="Arial" w:hAnsi="Arial" w:cs="Arial"/>
          <w:b/>
          <w:bCs/>
          <w:sz w:val="22"/>
          <w:szCs w:val="22"/>
        </w:rPr>
        <w:t>7%</w:t>
      </w:r>
      <w:r w:rsidRPr="0075566D">
        <w:rPr>
          <w:rFonts w:ascii="Arial" w:hAnsi="Arial" w:cs="Arial"/>
          <w:b/>
          <w:bCs/>
          <w:sz w:val="22"/>
          <w:szCs w:val="22"/>
        </w:rPr>
        <w:t xml:space="preserve"> wartości brutto umowy</w:t>
      </w:r>
      <w:r w:rsidR="00C6040C" w:rsidRPr="0075566D">
        <w:rPr>
          <w:rFonts w:ascii="Arial" w:hAnsi="Arial" w:cs="Arial"/>
          <w:b/>
          <w:bCs/>
          <w:sz w:val="22"/>
          <w:szCs w:val="22"/>
        </w:rPr>
        <w:t xml:space="preserve"> ramowej</w:t>
      </w:r>
      <w:r w:rsidRPr="0075566D">
        <w:rPr>
          <w:rFonts w:ascii="Arial" w:hAnsi="Arial" w:cs="Arial"/>
          <w:b/>
          <w:bCs/>
          <w:sz w:val="22"/>
          <w:szCs w:val="22"/>
        </w:rPr>
        <w:t>.</w:t>
      </w:r>
    </w:p>
    <w:p w14:paraId="32A28BA3" w14:textId="62B679A9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Zabezpieczenie może być wniesione w pieniądzu, gwarancjach bankowych, gwarancjach ubezpieczeniowych</w:t>
      </w:r>
      <w:r w:rsidR="00985EE2" w:rsidRPr="0075566D">
        <w:rPr>
          <w:rFonts w:ascii="Arial" w:hAnsi="Arial" w:cs="Arial"/>
          <w:sz w:val="22"/>
          <w:szCs w:val="22"/>
        </w:rPr>
        <w:t>.</w:t>
      </w:r>
      <w:r w:rsidRPr="0075566D">
        <w:rPr>
          <w:rFonts w:ascii="Arial" w:hAnsi="Arial" w:cs="Arial"/>
          <w:sz w:val="22"/>
          <w:szCs w:val="22"/>
        </w:rPr>
        <w:t xml:space="preserve"> </w:t>
      </w:r>
    </w:p>
    <w:p w14:paraId="20D3B5CC" w14:textId="4CCD8B6B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Zabezpieczenie wnoszone w pieniądzu należy wpłacić przelewem na rachunek bankowy </w:t>
      </w:r>
      <w:r w:rsidR="00DA15A5"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b/>
          <w:sz w:val="22"/>
          <w:szCs w:val="22"/>
        </w:rPr>
        <w:t xml:space="preserve"> Bank PEKAO S.A</w:t>
      </w:r>
      <w:r w:rsidRPr="0075566D">
        <w:rPr>
          <w:rFonts w:ascii="Arial" w:hAnsi="Arial" w:cs="Arial"/>
          <w:sz w:val="22"/>
          <w:szCs w:val="22"/>
        </w:rPr>
        <w:t xml:space="preserve">., nr rachunku: </w:t>
      </w:r>
      <w:r w:rsidR="0016139A" w:rsidRPr="0075566D">
        <w:rPr>
          <w:rFonts w:ascii="Arial" w:hAnsi="Arial" w:cs="Arial"/>
          <w:b/>
          <w:bCs/>
          <w:sz w:val="22"/>
          <w:szCs w:val="22"/>
        </w:rPr>
        <w:t>Bank PEKAO S.A., nr rachunku: 02 1240 6292 1111 0010 5500 2342</w:t>
      </w:r>
      <w:r w:rsidRPr="0075566D">
        <w:rPr>
          <w:rFonts w:ascii="Arial" w:hAnsi="Arial" w:cs="Arial"/>
          <w:b/>
          <w:bCs/>
          <w:color w:val="F79646" w:themeColor="accent6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z dopiskiem </w:t>
      </w:r>
      <w:r w:rsidRPr="0075566D">
        <w:rPr>
          <w:rFonts w:ascii="Arial" w:hAnsi="Arial" w:cs="Arial"/>
          <w:sz w:val="22"/>
          <w:szCs w:val="22"/>
        </w:rPr>
        <w:t>„</w:t>
      </w:r>
      <w:r w:rsidRPr="0075566D">
        <w:rPr>
          <w:rFonts w:ascii="Arial" w:hAnsi="Arial" w:cs="Arial"/>
          <w:b/>
          <w:sz w:val="22"/>
          <w:szCs w:val="22"/>
        </w:rPr>
        <w:t>Zabezpieczenie umowy –</w:t>
      </w:r>
      <w:r w:rsidRPr="0075566D">
        <w:rPr>
          <w:rFonts w:ascii="Arial" w:hAnsi="Arial" w:cs="Arial"/>
          <w:sz w:val="22"/>
          <w:szCs w:val="22"/>
        </w:rPr>
        <w:t xml:space="preserve"> </w:t>
      </w:r>
      <w:r w:rsidR="00C6040C" w:rsidRPr="0075566D">
        <w:rPr>
          <w:rFonts w:ascii="Arial" w:hAns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B71FA5" w:rsidRPr="0075566D">
        <w:rPr>
          <w:rFonts w:ascii="Arial" w:hAnsi="Arial" w:cs="Arial"/>
          <w:b/>
          <w:sz w:val="22"/>
          <w:szCs w:val="22"/>
        </w:rPr>
        <w:t>Dobczycach</w:t>
      </w:r>
      <w:r w:rsidR="00C6040C" w:rsidRPr="0075566D">
        <w:rPr>
          <w:rFonts w:ascii="Arial" w:hAnsi="Arial" w:cs="Arial"/>
          <w:b/>
          <w:sz w:val="22"/>
          <w:szCs w:val="22"/>
        </w:rPr>
        <w:t xml:space="preserve"> </w:t>
      </w:r>
      <w:r w:rsidRPr="0075566D">
        <w:rPr>
          <w:rFonts w:ascii="Arial" w:hAnsi="Arial" w:cs="Arial"/>
          <w:b/>
          <w:bCs/>
          <w:sz w:val="22"/>
          <w:szCs w:val="22"/>
          <w:lang w:eastAsia="pl-PL"/>
        </w:rPr>
        <w:t>nr sprawy</w:t>
      </w:r>
      <w:r w:rsidR="009969C2" w:rsidRPr="0075566D">
        <w:rPr>
          <w:rFonts w:ascii="Arial" w:hAnsi="Arial" w:cs="Arial"/>
          <w:b/>
          <w:bCs/>
          <w:sz w:val="22"/>
          <w:szCs w:val="22"/>
          <w:lang w:eastAsia="pl-PL"/>
        </w:rPr>
        <w:t xml:space="preserve"> (…)</w:t>
      </w:r>
      <w:r w:rsidRPr="0075566D">
        <w:rPr>
          <w:rFonts w:ascii="Arial" w:hAnsi="Arial" w:cs="Arial"/>
          <w:b/>
          <w:bCs/>
          <w:sz w:val="22"/>
          <w:szCs w:val="22"/>
          <w:lang w:eastAsia="pl-PL"/>
        </w:rPr>
        <w:t xml:space="preserve"> </w:t>
      </w:r>
      <w:r w:rsidRPr="0075566D">
        <w:rPr>
          <w:rFonts w:ascii="Arial" w:hAnsi="Arial" w:cs="Arial"/>
          <w:sz w:val="22"/>
          <w:szCs w:val="22"/>
        </w:rPr>
        <w:t xml:space="preserve">oraz NIP </w:t>
      </w:r>
      <w:r w:rsidR="00DA15A5" w:rsidRPr="0075566D">
        <w:rPr>
          <w:rFonts w:ascii="Arial" w:hAnsi="Arial" w:cs="Arial"/>
          <w:sz w:val="22"/>
          <w:szCs w:val="22"/>
        </w:rPr>
        <w:t>Oferenta</w:t>
      </w:r>
      <w:r w:rsidRPr="0075566D">
        <w:rPr>
          <w:rFonts w:ascii="Arial" w:hAnsi="Arial" w:cs="Arial"/>
          <w:sz w:val="22"/>
          <w:szCs w:val="22"/>
        </w:rPr>
        <w:t>.</w:t>
      </w:r>
    </w:p>
    <w:p w14:paraId="74F214D2" w14:textId="221E2187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Jeżeli Zabezpieczenie wniesiono w pieniądzu, </w:t>
      </w:r>
      <w:r w:rsidR="00DA15A5"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sz w:val="22"/>
          <w:szCs w:val="22"/>
        </w:rPr>
        <w:t xml:space="preserve"> przechowuje je na oprocentowanym rachunku bankowym.</w:t>
      </w:r>
    </w:p>
    <w:p w14:paraId="0615A199" w14:textId="07616518" w:rsidR="00EA25F2" w:rsidRPr="0075566D" w:rsidRDefault="00DA15A5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PSG</w:t>
      </w:r>
      <w:r w:rsidR="00EA25F2" w:rsidRPr="0075566D">
        <w:rPr>
          <w:rFonts w:ascii="Arial" w:hAnsi="Arial" w:cs="Arial"/>
          <w:sz w:val="22"/>
          <w:szCs w:val="22"/>
        </w:rPr>
        <w:t xml:space="preserve"> zwraca Zabezpieczenie w terminie 21 dni od dnia wykonania </w:t>
      </w:r>
      <w:r w:rsidR="00371766" w:rsidRPr="0075566D">
        <w:rPr>
          <w:rFonts w:ascii="Arial" w:hAnsi="Arial" w:cs="Arial"/>
          <w:sz w:val="22"/>
          <w:szCs w:val="22"/>
        </w:rPr>
        <w:t>umowy</w:t>
      </w:r>
      <w:r w:rsidR="00EA25F2" w:rsidRPr="0075566D">
        <w:rPr>
          <w:rFonts w:ascii="Arial" w:hAnsi="Arial" w:cs="Arial"/>
          <w:sz w:val="22"/>
          <w:szCs w:val="22"/>
        </w:rPr>
        <w:t xml:space="preserve"> i uznania </w:t>
      </w:r>
      <w:r w:rsidR="00371766" w:rsidRPr="0075566D">
        <w:rPr>
          <w:rFonts w:ascii="Arial" w:hAnsi="Arial" w:cs="Arial"/>
          <w:sz w:val="22"/>
          <w:szCs w:val="22"/>
        </w:rPr>
        <w:t>jej</w:t>
      </w:r>
      <w:r w:rsidR="00EA25F2" w:rsidRPr="0075566D">
        <w:rPr>
          <w:rFonts w:ascii="Arial" w:hAnsi="Arial" w:cs="Arial"/>
          <w:sz w:val="22"/>
          <w:szCs w:val="22"/>
        </w:rPr>
        <w:t xml:space="preserve"> przez </w:t>
      </w:r>
      <w:r w:rsidRPr="0075566D">
        <w:rPr>
          <w:rFonts w:ascii="Arial" w:hAnsi="Arial" w:cs="Arial"/>
          <w:sz w:val="22"/>
          <w:szCs w:val="22"/>
        </w:rPr>
        <w:t>PSG</w:t>
      </w:r>
      <w:r w:rsidR="00EA25F2" w:rsidRPr="0075566D">
        <w:rPr>
          <w:rFonts w:ascii="Arial" w:hAnsi="Arial" w:cs="Arial"/>
          <w:sz w:val="22"/>
          <w:szCs w:val="22"/>
        </w:rPr>
        <w:t xml:space="preserve"> za należycie wykonan</w:t>
      </w:r>
      <w:r w:rsidR="00371766" w:rsidRPr="0075566D">
        <w:rPr>
          <w:rFonts w:ascii="Arial" w:hAnsi="Arial" w:cs="Arial"/>
          <w:sz w:val="22"/>
          <w:szCs w:val="22"/>
        </w:rPr>
        <w:t>ą</w:t>
      </w:r>
      <w:r w:rsidR="00EA25F2" w:rsidRPr="0075566D">
        <w:rPr>
          <w:rFonts w:ascii="Arial" w:hAnsi="Arial" w:cs="Arial"/>
          <w:sz w:val="22"/>
          <w:szCs w:val="22"/>
        </w:rPr>
        <w:t>.</w:t>
      </w:r>
    </w:p>
    <w:p w14:paraId="06E50DE1" w14:textId="6CA98340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W przypadku Zabezpieczenia wniesionego w pieniądzu </w:t>
      </w:r>
      <w:r w:rsidR="00DA15A5"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sz w:val="22"/>
          <w:szCs w:val="22"/>
        </w:rPr>
        <w:t xml:space="preserve"> zwraca zabezpieczenie wraz z</w:t>
      </w:r>
      <w:r w:rsidR="007431D7" w:rsidRPr="0075566D">
        <w:rPr>
          <w:rFonts w:ascii="Arial" w:hAnsi="Arial" w:cs="Arial"/>
          <w:sz w:val="22"/>
          <w:szCs w:val="22"/>
        </w:rPr>
        <w:t> </w:t>
      </w:r>
      <w:r w:rsidRPr="0075566D">
        <w:rPr>
          <w:rFonts w:ascii="Arial" w:hAnsi="Arial" w:cs="Arial"/>
          <w:sz w:val="22"/>
          <w:szCs w:val="22"/>
        </w:rPr>
        <w:t xml:space="preserve">odsetkami wynikającymi z umowy rachunku bankowego, na którym było ono przechowywane, pomniejszone o koszt prowadzenia tego rachunku oraz prowizji bankowej za przelew pieniędzy na rachunek bankowy </w:t>
      </w:r>
      <w:r w:rsidR="00DA15A5" w:rsidRPr="0075566D">
        <w:rPr>
          <w:rFonts w:ascii="Arial" w:hAnsi="Arial" w:cs="Arial"/>
          <w:sz w:val="22"/>
          <w:szCs w:val="22"/>
        </w:rPr>
        <w:t>Oferenta</w:t>
      </w:r>
      <w:r w:rsidRPr="0075566D">
        <w:rPr>
          <w:rFonts w:ascii="Arial" w:hAnsi="Arial" w:cs="Arial"/>
          <w:sz w:val="22"/>
          <w:szCs w:val="22"/>
        </w:rPr>
        <w:t>.</w:t>
      </w:r>
    </w:p>
    <w:p w14:paraId="1C52130F" w14:textId="3E1D1B92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W przypadku Zabezpieczenia wniesionego w formie gwarancji bankowej lub ubezpieczeniowej sporządzonej w wersji papierowej </w:t>
      </w:r>
      <w:r w:rsidR="00DA15A5"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sz w:val="22"/>
          <w:szCs w:val="22"/>
        </w:rPr>
        <w:t xml:space="preserve"> zwraca oryginał dokumentu, pozostawiając w</w:t>
      </w:r>
      <w:r w:rsidR="007431D7" w:rsidRPr="0075566D">
        <w:rPr>
          <w:rFonts w:ascii="Arial" w:hAnsi="Arial" w:cs="Arial"/>
          <w:sz w:val="22"/>
          <w:szCs w:val="22"/>
        </w:rPr>
        <w:t> </w:t>
      </w:r>
      <w:r w:rsidRPr="0075566D">
        <w:rPr>
          <w:rFonts w:ascii="Arial" w:hAnsi="Arial" w:cs="Arial"/>
          <w:sz w:val="22"/>
          <w:szCs w:val="22"/>
        </w:rPr>
        <w:t xml:space="preserve">dokumentacji jego kopię, a z czynności przekazania dokumentów sporządza stosowny protokół. Dokumenty wystawione elektronicznie nie są zwracane. </w:t>
      </w:r>
    </w:p>
    <w:p w14:paraId="13B1E145" w14:textId="05A3BED3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Zamawiający może, na wniosek </w:t>
      </w:r>
      <w:r w:rsidR="00DA15A5" w:rsidRPr="0075566D">
        <w:rPr>
          <w:rFonts w:ascii="Arial" w:hAnsi="Arial" w:cs="Arial"/>
          <w:sz w:val="22"/>
          <w:szCs w:val="22"/>
        </w:rPr>
        <w:t>Oferenta</w:t>
      </w:r>
      <w:r w:rsidRPr="0075566D">
        <w:rPr>
          <w:rFonts w:ascii="Arial" w:hAnsi="Arial" w:cs="Arial"/>
          <w:sz w:val="22"/>
          <w:szCs w:val="22"/>
        </w:rPr>
        <w:t xml:space="preserve">, wyrazić zgodę na zmianę formy wniesionego zabezpieczenia. Zmiana formy zabezpieczenia dokonywana jest w sposób zachowujący ciągłość zabezpieczenia i nie może powodować zmniejszenia jego wysokości, chyba że umowa pomiędzy </w:t>
      </w:r>
      <w:r w:rsidR="00DA15A5" w:rsidRPr="0075566D">
        <w:rPr>
          <w:rFonts w:ascii="Arial" w:hAnsi="Arial" w:cs="Arial"/>
          <w:sz w:val="22"/>
          <w:szCs w:val="22"/>
        </w:rPr>
        <w:t>PSG</w:t>
      </w:r>
      <w:r w:rsidRPr="0075566D">
        <w:rPr>
          <w:rFonts w:ascii="Arial" w:hAnsi="Arial" w:cs="Arial"/>
          <w:sz w:val="22"/>
          <w:szCs w:val="22"/>
        </w:rPr>
        <w:t xml:space="preserve">, a </w:t>
      </w:r>
      <w:r w:rsidR="00DA15A5" w:rsidRPr="0075566D">
        <w:rPr>
          <w:rFonts w:ascii="Arial" w:hAnsi="Arial" w:cs="Arial"/>
          <w:sz w:val="22"/>
          <w:szCs w:val="22"/>
        </w:rPr>
        <w:t>Oferentem</w:t>
      </w:r>
      <w:r w:rsidRPr="0075566D">
        <w:rPr>
          <w:rFonts w:ascii="Arial" w:hAnsi="Arial" w:cs="Arial"/>
          <w:sz w:val="22"/>
          <w:szCs w:val="22"/>
        </w:rPr>
        <w:t xml:space="preserve"> przewiduje systematyczne zmniejszanie wysokości zabezpieczenia w miarę wykonywania umowy.</w:t>
      </w:r>
    </w:p>
    <w:p w14:paraId="2A1BDE19" w14:textId="77777777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284" w:hanging="284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W przypadku wnoszenia zabezpieczenia w formie gwarancji, w treści gwarancji powinny się znaleźć postanowienia, z których będzie wynikać, iż przedmiotowa gwarancja jest nieodwołalna, bezwarunkowa i płatna na pierwsze żądanie.</w:t>
      </w:r>
    </w:p>
    <w:p w14:paraId="7DC72D0A" w14:textId="7776BC64" w:rsidR="00EA25F2" w:rsidRPr="0075566D" w:rsidRDefault="00EA25F2" w:rsidP="00421304">
      <w:pPr>
        <w:pStyle w:val="Akapitzlist"/>
        <w:widowControl w:val="0"/>
        <w:numPr>
          <w:ilvl w:val="1"/>
          <w:numId w:val="14"/>
        </w:numPr>
        <w:adjustRightInd w:val="0"/>
        <w:spacing w:before="120" w:after="120" w:line="360" w:lineRule="auto"/>
        <w:ind w:left="426" w:hanging="426"/>
        <w:contextualSpacing w:val="0"/>
        <w:jc w:val="both"/>
        <w:textAlignment w:val="baseline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Zabezpieczenie w formie gwarancji bankowej winno być wystawione przez podmiot posiadający zezwolenie wydane przez Komisję Nadzoru Finansowego na prowadzenie </w:t>
      </w:r>
      <w:r w:rsidRPr="0075566D">
        <w:rPr>
          <w:rFonts w:ascii="Arial" w:hAnsi="Arial" w:cs="Arial"/>
          <w:sz w:val="22"/>
          <w:szCs w:val="22"/>
        </w:rPr>
        <w:lastRenderedPageBreak/>
        <w:t xml:space="preserve">działalności bankowej oraz aktualną ocenę ratingową, nadanej przez agencję ratingową, na poziomie inwestycyjnym nie niższym niż Baa3 dla Agencji </w:t>
      </w:r>
      <w:proofErr w:type="spellStart"/>
      <w:r w:rsidRPr="0075566D">
        <w:rPr>
          <w:rFonts w:ascii="Arial" w:hAnsi="Arial" w:cs="Arial"/>
          <w:sz w:val="22"/>
          <w:szCs w:val="22"/>
        </w:rPr>
        <w:t>Moody’s</w:t>
      </w:r>
      <w:proofErr w:type="spellEnd"/>
      <w:r w:rsidRPr="0075566D">
        <w:rPr>
          <w:rFonts w:ascii="Arial" w:hAnsi="Arial" w:cs="Arial"/>
          <w:sz w:val="22"/>
          <w:szCs w:val="22"/>
        </w:rPr>
        <w:t xml:space="preserve"> lub BBB- dla Agencji Standard and </w:t>
      </w:r>
      <w:proofErr w:type="spellStart"/>
      <w:r w:rsidRPr="0075566D">
        <w:rPr>
          <w:rFonts w:ascii="Arial" w:hAnsi="Arial" w:cs="Arial"/>
          <w:sz w:val="22"/>
          <w:szCs w:val="22"/>
        </w:rPr>
        <w:t>Poor’s</w:t>
      </w:r>
      <w:proofErr w:type="spellEnd"/>
      <w:r w:rsidRPr="0075566D">
        <w:rPr>
          <w:rFonts w:ascii="Arial" w:hAnsi="Arial" w:cs="Arial"/>
          <w:sz w:val="22"/>
          <w:szCs w:val="22"/>
        </w:rPr>
        <w:t xml:space="preserve">, lub BBB- dla Agencji Fitch. Zabezpieczenie należytego wykonania umowy w formie gwarancji ubezpieczeniowej winno być wystawione przez podmiot posiadający zezwolenie wydane przez Komisję Nadzoru Finansowego na prowadzenie działalności ubezpieczeniowej. </w:t>
      </w:r>
    </w:p>
    <w:p w14:paraId="2721D615" w14:textId="6FF217E9" w:rsidR="00C3646F" w:rsidRPr="0075566D" w:rsidRDefault="009021C1" w:rsidP="00421304">
      <w:pPr>
        <w:pStyle w:val="Nagwek2"/>
        <w:numPr>
          <w:ilvl w:val="0"/>
          <w:numId w:val="12"/>
        </w:numPr>
        <w:spacing w:before="120" w:after="120" w:line="360" w:lineRule="auto"/>
        <w:ind w:left="426" w:hanging="426"/>
        <w:rPr>
          <w:rFonts w:ascii="Arial" w:hAnsi="Arial" w:cs="Arial"/>
          <w:b/>
          <w:color w:val="000000"/>
          <w:sz w:val="22"/>
          <w:szCs w:val="22"/>
        </w:rPr>
      </w:pPr>
      <w:r w:rsidRPr="0075566D">
        <w:rPr>
          <w:rFonts w:ascii="Arial" w:hAnsi="Arial" w:cs="Arial"/>
          <w:b/>
          <w:bCs/>
          <w:color w:val="auto"/>
          <w:sz w:val="22"/>
          <w:szCs w:val="22"/>
        </w:rPr>
        <w:t>DODATKOWE</w:t>
      </w:r>
      <w:r w:rsidRPr="0075566D">
        <w:rPr>
          <w:rFonts w:ascii="Arial" w:hAnsi="Arial" w:cs="Arial"/>
          <w:b/>
          <w:color w:val="000000"/>
          <w:sz w:val="22"/>
          <w:szCs w:val="22"/>
        </w:rPr>
        <w:t xml:space="preserve"> INFORMACJE:</w:t>
      </w:r>
    </w:p>
    <w:p w14:paraId="09FDA499" w14:textId="44A6C3BE" w:rsidR="00945F5E" w:rsidRPr="0075566D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PSG dopuszcza</w:t>
      </w:r>
      <w:r w:rsidR="000E0B64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możliwość powierzenia wykonania umowy w </w:t>
      </w:r>
      <w:r w:rsidR="001D3DFF" w:rsidRPr="0075566D">
        <w:rPr>
          <w:rFonts w:ascii="Arial" w:hAnsi="Arial" w:cs="Arial"/>
          <w:color w:val="000000"/>
          <w:sz w:val="22"/>
          <w:szCs w:val="22"/>
        </w:rPr>
        <w:t xml:space="preserve">części / </w:t>
      </w:r>
      <w:r w:rsidRPr="0075566D">
        <w:rPr>
          <w:rFonts w:ascii="Arial" w:hAnsi="Arial" w:cs="Arial"/>
          <w:color w:val="000000"/>
          <w:sz w:val="22"/>
          <w:szCs w:val="22"/>
        </w:rPr>
        <w:t>całości osobom trzecim.</w:t>
      </w:r>
    </w:p>
    <w:p w14:paraId="742EB160" w14:textId="64D423C5" w:rsidR="00886621" w:rsidRPr="0075566D" w:rsidRDefault="00886621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PSG zastrzega sobie możliwość wykluczenia z postępowania Oferenta, który oferuje produkt lub usługę, pochodzące z Państwa trzeciego.</w:t>
      </w:r>
    </w:p>
    <w:p w14:paraId="7B107058" w14:textId="64E5A698" w:rsidR="00886621" w:rsidRPr="0075566D" w:rsidRDefault="00886621" w:rsidP="00AC29CB">
      <w:pPr>
        <w:pStyle w:val="Akapitzlist"/>
        <w:spacing w:before="120" w:after="120" w:line="360" w:lineRule="auto"/>
        <w:ind w:left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Państwo trzecie - inne niż państwo członkowskie Unii Europejskiej albo inne niż państwo będące stroną Porozumienia Światowej Organizacji Handlu (WTO) w sprawie zamówień rządowych, albo inne niż państwo będące stroną umowy międzynarodowej z UE, która gwarantuje wzajemny i równy dostęp do rynku zamówień publicznych.</w:t>
      </w:r>
    </w:p>
    <w:p w14:paraId="62A03F95" w14:textId="685EFA16" w:rsidR="00945F5E" w:rsidRPr="0075566D" w:rsidRDefault="00945F5E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Oferent odpowiada, jak za własne działania lub zaniechania, za działania i zaniechania podwykonawców, z których pomocą wykonuje Umowę, jak również za działania </w:t>
      </w:r>
      <w:r w:rsidR="007C568B" w:rsidRPr="0075566D">
        <w:rPr>
          <w:rFonts w:ascii="Arial" w:hAnsi="Arial" w:cs="Arial"/>
          <w:color w:val="000000"/>
          <w:sz w:val="22"/>
          <w:szCs w:val="22"/>
        </w:rPr>
        <w:br/>
      </w:r>
      <w:r w:rsidRPr="0075566D">
        <w:rPr>
          <w:rFonts w:ascii="Arial" w:hAnsi="Arial" w:cs="Arial"/>
          <w:color w:val="000000"/>
          <w:sz w:val="22"/>
          <w:szCs w:val="22"/>
        </w:rPr>
        <w:t>i zaniechania podwykonawców, którym powierza wykonanie Umowy.</w:t>
      </w:r>
    </w:p>
    <w:p w14:paraId="2D93FF10" w14:textId="6EE58EF8" w:rsidR="005B3025" w:rsidRPr="0075566D" w:rsidRDefault="00C3646F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</w:t>
      </w:r>
      <w:r w:rsidR="00F1635D" w:rsidRPr="0075566D">
        <w:rPr>
          <w:rFonts w:ascii="Arial" w:hAnsi="Arial" w:cs="Arial"/>
          <w:color w:val="000000"/>
          <w:sz w:val="22"/>
          <w:szCs w:val="22"/>
        </w:rPr>
        <w:t xml:space="preserve">zakupowego </w:t>
      </w:r>
      <w:r w:rsidRPr="0075566D">
        <w:rPr>
          <w:rFonts w:ascii="Arial" w:hAnsi="Arial" w:cs="Arial"/>
          <w:color w:val="000000"/>
          <w:sz w:val="22"/>
          <w:szCs w:val="22"/>
        </w:rPr>
        <w:t>planowane jest podpisanie umowy ramowej</w:t>
      </w:r>
      <w:r w:rsidR="00D90E73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na czas </w:t>
      </w:r>
      <w:r w:rsidR="00D90E73" w:rsidRPr="0075566D">
        <w:rPr>
          <w:rFonts w:ascii="Arial" w:hAnsi="Arial" w:cs="Arial"/>
          <w:color w:val="000000"/>
          <w:sz w:val="22"/>
          <w:szCs w:val="22"/>
        </w:rPr>
        <w:t>określony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. Wzór umowy stanowi </w:t>
      </w:r>
      <w:r w:rsidRPr="0075566D">
        <w:rPr>
          <w:rFonts w:ascii="Arial" w:hAnsi="Arial" w:cs="Arial"/>
          <w:b/>
          <w:color w:val="000000"/>
          <w:sz w:val="22"/>
          <w:szCs w:val="22"/>
        </w:rPr>
        <w:t xml:space="preserve">Załącznik nr </w:t>
      </w:r>
      <w:r w:rsidR="004109F9" w:rsidRPr="0075566D">
        <w:rPr>
          <w:rFonts w:ascii="Arial" w:hAnsi="Arial" w:cs="Arial"/>
          <w:b/>
          <w:color w:val="000000"/>
          <w:sz w:val="22"/>
          <w:szCs w:val="22"/>
        </w:rPr>
        <w:t>3</w:t>
      </w:r>
      <w:r w:rsidR="004109F9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>do niniejszego Zapytania ofertowego</w:t>
      </w:r>
      <w:r w:rsidR="008D50EB" w:rsidRPr="0075566D">
        <w:rPr>
          <w:rFonts w:ascii="Arial" w:hAnsi="Arial" w:cs="Arial"/>
          <w:color w:val="000000"/>
          <w:sz w:val="22"/>
          <w:szCs w:val="22"/>
        </w:rPr>
        <w:t>.</w:t>
      </w:r>
    </w:p>
    <w:p w14:paraId="21ACC788" w14:textId="2292BB75" w:rsidR="005B3025" w:rsidRPr="0075566D" w:rsidRDefault="001C3062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75566D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 w:rsidRPr="0075566D">
        <w:rPr>
          <w:rFonts w:ascii="Arial" w:hAnsi="Arial" w:cs="Arial"/>
          <w:color w:val="000000"/>
          <w:sz w:val="22"/>
          <w:szCs w:val="22"/>
        </w:rPr>
        <w:t>.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 w:rsidRPr="0075566D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 w:rsidRPr="0075566D">
        <w:rPr>
          <w:rFonts w:ascii="Arial" w:hAnsi="Arial" w:cs="Arial"/>
          <w:color w:val="000000"/>
          <w:sz w:val="22"/>
          <w:szCs w:val="22"/>
        </w:rPr>
        <w:t>O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ferenta jedynie po uzyskaniu pisemnej zgody </w:t>
      </w:r>
      <w:r w:rsidR="00455330" w:rsidRPr="0075566D">
        <w:rPr>
          <w:rFonts w:ascii="Arial" w:hAnsi="Arial" w:cs="Arial"/>
          <w:color w:val="000000"/>
          <w:sz w:val="22"/>
          <w:szCs w:val="22"/>
        </w:rPr>
        <w:t xml:space="preserve">PSG </w:t>
      </w:r>
      <w:r w:rsidRPr="0075566D">
        <w:rPr>
          <w:rFonts w:ascii="Arial" w:hAnsi="Arial" w:cs="Arial"/>
          <w:color w:val="000000"/>
          <w:sz w:val="22"/>
          <w:szCs w:val="22"/>
        </w:rPr>
        <w:t>na przekazywanie</w:t>
      </w:r>
      <w:r w:rsidR="00504E6E" w:rsidRPr="0075566D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25DF37F7" w14:textId="77883BFD" w:rsidR="002235B0" w:rsidRPr="0075566D" w:rsidRDefault="00254DC5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PSG informuje, że przekazane dane osobowe będą przetwarzane zgodnie z informacją zawartą w „Obowiązku informacyjnym” dostępnym na stronie internetowej Polskiej Spółki Gazownictwa sp. z o.o. pod adresem www.psgaz.pl, w zakładce: Dla kontrahenta/Obowiązek informacyjny.</w:t>
      </w:r>
    </w:p>
    <w:p w14:paraId="7C6F6127" w14:textId="7CD13AA7" w:rsidR="001C3062" w:rsidRPr="0075566D" w:rsidRDefault="00455330" w:rsidP="00421304">
      <w:pPr>
        <w:pStyle w:val="Akapitzlist"/>
        <w:numPr>
          <w:ilvl w:val="0"/>
          <w:numId w:val="2"/>
        </w:numPr>
        <w:spacing w:before="120" w:after="120" w:line="360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PSG</w:t>
      </w:r>
      <w:r w:rsidR="001C3062" w:rsidRPr="0075566D">
        <w:rPr>
          <w:rFonts w:ascii="Arial" w:hAnsi="Arial" w:cs="Arial"/>
          <w:color w:val="000000"/>
          <w:sz w:val="22"/>
          <w:szCs w:val="22"/>
        </w:rPr>
        <w:t xml:space="preserve"> zastrzega sobie prawo do:</w:t>
      </w:r>
    </w:p>
    <w:p w14:paraId="4B45ECEC" w14:textId="2BDCB6E4" w:rsidR="002F3B72" w:rsidRPr="0075566D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566D">
        <w:rPr>
          <w:rStyle w:val="FontStyle20"/>
          <w:rFonts w:ascii="Arial" w:hAnsi="Arial" w:cs="Arial"/>
        </w:rPr>
        <w:t>s</w:t>
      </w:r>
      <w:r w:rsidR="008D50EB" w:rsidRPr="0075566D">
        <w:rPr>
          <w:rStyle w:val="FontStyle20"/>
          <w:rFonts w:ascii="Arial" w:hAnsi="Arial" w:cs="Arial"/>
        </w:rPr>
        <w:t>wobodnego wyboru O</w:t>
      </w:r>
      <w:r w:rsidR="001C3062" w:rsidRPr="0075566D">
        <w:rPr>
          <w:rStyle w:val="FontStyle20"/>
          <w:rFonts w:ascii="Arial" w:hAnsi="Arial" w:cs="Arial"/>
        </w:rPr>
        <w:t xml:space="preserve">ferenta </w:t>
      </w:r>
      <w:r w:rsidR="00083F4F" w:rsidRPr="0075566D">
        <w:rPr>
          <w:rStyle w:val="FontStyle20"/>
          <w:rFonts w:ascii="Arial" w:hAnsi="Arial" w:cs="Arial"/>
        </w:rPr>
        <w:t xml:space="preserve">lub Oferentów </w:t>
      </w:r>
      <w:r w:rsidR="001C3062" w:rsidRPr="0075566D">
        <w:rPr>
          <w:rStyle w:val="FontStyle20"/>
          <w:rFonts w:ascii="Arial" w:hAnsi="Arial" w:cs="Arial"/>
        </w:rPr>
        <w:t>według przyjętych kryteriów oceny</w:t>
      </w:r>
      <w:r w:rsidRPr="0075566D">
        <w:rPr>
          <w:rStyle w:val="FontStyle20"/>
          <w:rFonts w:ascii="Arial" w:hAnsi="Arial" w:cs="Arial"/>
        </w:rPr>
        <w:t>;</w:t>
      </w:r>
    </w:p>
    <w:p w14:paraId="095BB78A" w14:textId="69014EB7" w:rsidR="001C3062" w:rsidRPr="0075566D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566D">
        <w:rPr>
          <w:rStyle w:val="FontStyle20"/>
          <w:rFonts w:ascii="Arial" w:hAnsi="Arial" w:cs="Arial"/>
        </w:rPr>
        <w:t>m</w:t>
      </w:r>
      <w:r w:rsidR="001C3062" w:rsidRPr="0075566D">
        <w:rPr>
          <w:rStyle w:val="FontStyle20"/>
          <w:rFonts w:ascii="Arial" w:hAnsi="Arial" w:cs="Arial"/>
        </w:rPr>
        <w:t xml:space="preserve">ożliwości ograniczenia zakresu </w:t>
      </w:r>
      <w:r w:rsidR="008D50EB" w:rsidRPr="0075566D">
        <w:rPr>
          <w:rStyle w:val="FontStyle20"/>
          <w:rFonts w:ascii="Arial" w:hAnsi="Arial" w:cs="Arial"/>
        </w:rPr>
        <w:t>przedmiotu postępowania</w:t>
      </w:r>
      <w:r w:rsidR="001C3062" w:rsidRPr="0075566D">
        <w:rPr>
          <w:rStyle w:val="FontStyle20"/>
          <w:rFonts w:ascii="Arial" w:hAnsi="Arial" w:cs="Arial"/>
        </w:rPr>
        <w:t xml:space="preserve"> oraz odstąpienia od procedury wyboru oferty i od negocjacji bez p</w:t>
      </w:r>
      <w:r w:rsidR="008D50EB" w:rsidRPr="0075566D">
        <w:rPr>
          <w:rStyle w:val="FontStyle20"/>
          <w:rFonts w:ascii="Arial" w:hAnsi="Arial" w:cs="Arial"/>
        </w:rPr>
        <w:t>odania przyczyn. Z tego tytułu O</w:t>
      </w:r>
      <w:r w:rsidR="001C3062" w:rsidRPr="0075566D">
        <w:rPr>
          <w:rStyle w:val="FontStyle20"/>
          <w:rFonts w:ascii="Arial" w:hAnsi="Arial" w:cs="Arial"/>
        </w:rPr>
        <w:t xml:space="preserve">ferentom nie przysługują żadne roszczenia wobec </w:t>
      </w:r>
      <w:r w:rsidR="00455330" w:rsidRPr="0075566D">
        <w:rPr>
          <w:rStyle w:val="FontStyle20"/>
          <w:rFonts w:ascii="Arial" w:hAnsi="Arial" w:cs="Arial"/>
        </w:rPr>
        <w:t>PSG</w:t>
      </w:r>
      <w:r w:rsidRPr="0075566D">
        <w:rPr>
          <w:rStyle w:val="FontStyle20"/>
          <w:rFonts w:ascii="Arial" w:hAnsi="Arial" w:cs="Arial"/>
        </w:rPr>
        <w:t>;</w:t>
      </w:r>
    </w:p>
    <w:p w14:paraId="1E9CDE56" w14:textId="70471C18" w:rsidR="001C3062" w:rsidRPr="0075566D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566D">
        <w:rPr>
          <w:rStyle w:val="FontStyle20"/>
          <w:rFonts w:ascii="Arial" w:hAnsi="Arial" w:cs="Arial"/>
        </w:rPr>
        <w:lastRenderedPageBreak/>
        <w:t>d</w:t>
      </w:r>
      <w:r w:rsidR="001C3062" w:rsidRPr="0075566D">
        <w:rPr>
          <w:rStyle w:val="FontStyle20"/>
          <w:rFonts w:ascii="Arial" w:hAnsi="Arial" w:cs="Arial"/>
        </w:rPr>
        <w:t xml:space="preserve">okonywania </w:t>
      </w:r>
      <w:r w:rsidR="007002F6" w:rsidRPr="0075566D">
        <w:rPr>
          <w:rStyle w:val="FontStyle20"/>
          <w:rFonts w:ascii="Arial" w:hAnsi="Arial" w:cs="Arial"/>
        </w:rPr>
        <w:t>wyjaśnień</w:t>
      </w:r>
      <w:r w:rsidR="001C3062" w:rsidRPr="0075566D">
        <w:rPr>
          <w:rStyle w:val="FontStyle20"/>
          <w:rFonts w:ascii="Arial" w:hAnsi="Arial" w:cs="Arial"/>
        </w:rPr>
        <w:t xml:space="preserve"> i uściśleń zakresu </w:t>
      </w:r>
      <w:r w:rsidR="008D50EB" w:rsidRPr="0075566D">
        <w:rPr>
          <w:rStyle w:val="FontStyle20"/>
          <w:rFonts w:ascii="Arial" w:hAnsi="Arial" w:cs="Arial"/>
        </w:rPr>
        <w:t>przedmiotu postępowania</w:t>
      </w:r>
      <w:r w:rsidR="001C3062" w:rsidRPr="0075566D">
        <w:rPr>
          <w:rStyle w:val="FontStyle20"/>
          <w:rFonts w:ascii="Arial" w:hAnsi="Arial" w:cs="Arial"/>
        </w:rPr>
        <w:t xml:space="preserve"> w czasie </w:t>
      </w:r>
      <w:r w:rsidR="00F1635D" w:rsidRPr="0075566D">
        <w:rPr>
          <w:rStyle w:val="FontStyle20"/>
          <w:rFonts w:ascii="Arial" w:hAnsi="Arial" w:cs="Arial"/>
        </w:rPr>
        <w:t xml:space="preserve">oceny </w:t>
      </w:r>
      <w:r w:rsidR="001C3062" w:rsidRPr="0075566D">
        <w:rPr>
          <w:rStyle w:val="FontStyle20"/>
          <w:rFonts w:ascii="Arial" w:hAnsi="Arial" w:cs="Arial"/>
        </w:rPr>
        <w:t>ofert</w:t>
      </w:r>
      <w:r w:rsidR="007002F6" w:rsidRPr="0075566D">
        <w:rPr>
          <w:rStyle w:val="FontStyle20"/>
          <w:rFonts w:ascii="Arial" w:hAnsi="Arial" w:cs="Arial"/>
        </w:rPr>
        <w:t>;</w:t>
      </w:r>
    </w:p>
    <w:p w14:paraId="030A3B60" w14:textId="088F9195" w:rsidR="001C3062" w:rsidRPr="0075566D" w:rsidRDefault="00D80448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566D">
        <w:rPr>
          <w:rStyle w:val="FontStyle20"/>
          <w:rFonts w:ascii="Arial" w:hAnsi="Arial" w:cs="Arial"/>
        </w:rPr>
        <w:t>p</w:t>
      </w:r>
      <w:r w:rsidR="001C3062" w:rsidRPr="0075566D">
        <w:rPr>
          <w:rStyle w:val="FontStyle20"/>
          <w:rFonts w:ascii="Arial" w:hAnsi="Arial" w:cs="Arial"/>
        </w:rPr>
        <w:t xml:space="preserve">rzeprowadzenia  negocjacji w różnych formach tj. </w:t>
      </w:r>
      <w:r w:rsidR="001D0F42" w:rsidRPr="0075566D">
        <w:rPr>
          <w:rStyle w:val="FontStyle20"/>
          <w:rFonts w:ascii="Arial" w:hAnsi="Arial" w:cs="Arial"/>
        </w:rPr>
        <w:t>elektronicznej, telekonferencji lub bezpośrednich spotkań</w:t>
      </w:r>
      <w:r w:rsidR="007C568B" w:rsidRPr="0075566D">
        <w:rPr>
          <w:rStyle w:val="FontStyle20"/>
          <w:rFonts w:ascii="Arial" w:hAnsi="Arial" w:cs="Arial"/>
        </w:rPr>
        <w:t>;</w:t>
      </w:r>
      <w:r w:rsidR="001D0F42" w:rsidRPr="0075566D">
        <w:rPr>
          <w:rStyle w:val="FontStyle20"/>
          <w:rFonts w:ascii="Arial" w:hAnsi="Arial" w:cs="Arial"/>
        </w:rPr>
        <w:t xml:space="preserve"> </w:t>
      </w:r>
    </w:p>
    <w:p w14:paraId="07B32F61" w14:textId="7DEAD4FA" w:rsidR="002F3B72" w:rsidRPr="0075566D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566D">
        <w:rPr>
          <w:rStyle w:val="FontStyle20"/>
          <w:rFonts w:ascii="Arial" w:hAnsi="Arial" w:cs="Arial"/>
        </w:rPr>
        <w:t xml:space="preserve">prowadzenia negocjacji ze wszystkimi Oferentami, którzy spełnili wymagania określone </w:t>
      </w:r>
      <w:r w:rsidRPr="0075566D">
        <w:rPr>
          <w:rStyle w:val="FontStyle20"/>
          <w:rFonts w:ascii="Arial" w:hAnsi="Arial" w:cs="Arial"/>
        </w:rPr>
        <w:br/>
        <w:t xml:space="preserve">w Zapytaniu ofertowym; </w:t>
      </w:r>
    </w:p>
    <w:p w14:paraId="6014D58F" w14:textId="0D7129E2" w:rsidR="002F3B72" w:rsidRPr="0075566D" w:rsidRDefault="002F3B72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Teksttreci3"/>
          <w:rFonts w:ascii="Arial" w:hAnsi="Arial" w:cs="Arial"/>
          <w:i w:val="0"/>
          <w:iCs w:val="0"/>
          <w:color w:val="000000"/>
          <w:sz w:val="22"/>
          <w:szCs w:val="22"/>
          <w:shd w:val="clear" w:color="auto" w:fill="auto"/>
          <w:lang w:eastAsia="pl-PL"/>
        </w:rPr>
      </w:pPr>
      <w:r w:rsidRPr="0075566D">
        <w:rPr>
          <w:rStyle w:val="FontStyle20"/>
          <w:rFonts w:ascii="Arial" w:hAnsi="Arial" w:cs="Arial"/>
        </w:rPr>
        <w:t>odrzucenia oferty niekompletnej lub gdy na etapie oceny ofert stwierdzi, po weryfikacji danych, iż podane przez Oferenta dane są nieprawdziwe i może się to przełożyć na wynik postępowania.</w:t>
      </w:r>
    </w:p>
    <w:p w14:paraId="4C35C4BE" w14:textId="0E7198B1" w:rsidR="00624AC1" w:rsidRPr="0075566D" w:rsidRDefault="00624AC1" w:rsidP="00421304">
      <w:pPr>
        <w:pStyle w:val="Akapitzlist"/>
        <w:numPr>
          <w:ilvl w:val="1"/>
          <w:numId w:val="20"/>
        </w:numPr>
        <w:spacing w:before="120" w:after="120" w:line="360" w:lineRule="auto"/>
        <w:ind w:hanging="436"/>
        <w:jc w:val="both"/>
        <w:rPr>
          <w:rStyle w:val="FontStyle20"/>
          <w:rFonts w:ascii="Arial" w:hAnsi="Arial" w:cs="Arial"/>
        </w:rPr>
      </w:pPr>
      <w:r w:rsidRPr="0075566D">
        <w:rPr>
          <w:rStyle w:val="FontStyle20"/>
          <w:rFonts w:ascii="Arial" w:hAnsi="Arial" w:cs="Arial"/>
        </w:rPr>
        <w:t>przeprowadzenia aukcji elektronicznej za pośrednictwem Connect.</w:t>
      </w:r>
    </w:p>
    <w:p w14:paraId="45C99912" w14:textId="5D0EC571" w:rsidR="00624AC1" w:rsidRPr="0075566D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566D">
        <w:rPr>
          <w:rStyle w:val="FontStyle20"/>
          <w:rFonts w:ascii="Arial" w:hAnsi="Arial" w:cs="Arial"/>
          <w:color w:val="000000"/>
        </w:rPr>
        <w:t>o</w:t>
      </w:r>
      <w:r w:rsidR="00624AC1" w:rsidRPr="0075566D">
        <w:rPr>
          <w:rStyle w:val="FontStyle20"/>
          <w:rFonts w:ascii="Arial" w:hAnsi="Arial" w:cs="Arial"/>
          <w:color w:val="000000"/>
        </w:rPr>
        <w:t xml:space="preserve"> ewentualnym przeprowadzeniu aukcji zostaną poinformowani przez Connect Oferenci, którzy spełnili wymagania określone w Zapytaniu ofertowym</w:t>
      </w:r>
      <w:r w:rsidR="006B6577" w:rsidRPr="0075566D">
        <w:rPr>
          <w:rStyle w:val="FontStyle20"/>
          <w:rFonts w:ascii="Arial" w:hAnsi="Arial" w:cs="Arial"/>
          <w:color w:val="000000"/>
        </w:rPr>
        <w:t>,</w:t>
      </w:r>
      <w:r w:rsidR="00624AC1" w:rsidRPr="0075566D">
        <w:rPr>
          <w:rStyle w:val="FontStyle20"/>
          <w:rFonts w:ascii="Arial" w:hAnsi="Arial" w:cs="Arial"/>
          <w:color w:val="000000"/>
        </w:rPr>
        <w:t xml:space="preserve"> </w:t>
      </w:r>
    </w:p>
    <w:p w14:paraId="62021E87" w14:textId="6B1100E2" w:rsidR="00624AC1" w:rsidRPr="0075566D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566D">
        <w:rPr>
          <w:rStyle w:val="FontStyle20"/>
          <w:rFonts w:ascii="Arial" w:hAnsi="Arial" w:cs="Arial"/>
          <w:color w:val="000000"/>
        </w:rPr>
        <w:t>s</w:t>
      </w:r>
      <w:r w:rsidR="00624AC1" w:rsidRPr="0075566D">
        <w:rPr>
          <w:rStyle w:val="FontStyle20"/>
          <w:rFonts w:ascii="Arial" w:hAnsi="Arial" w:cs="Arial"/>
          <w:color w:val="000000"/>
        </w:rPr>
        <w:t>zczegółowe instrukcje dotyczące aukcji elektronicznej zawarte będą w Parametryzacji aukcji oraz Regulaminie aukcji elektronicznej realizowanej na Connect, które każdy Oferent przed przystąpieniem do aukcji musi zaakceptować</w:t>
      </w:r>
      <w:r w:rsidR="006B6577" w:rsidRPr="0075566D">
        <w:rPr>
          <w:rStyle w:val="FontStyle20"/>
          <w:rFonts w:ascii="Arial" w:hAnsi="Arial" w:cs="Arial"/>
          <w:color w:val="000000"/>
        </w:rPr>
        <w:t>,</w:t>
      </w:r>
    </w:p>
    <w:p w14:paraId="065A1CD4" w14:textId="0563D491" w:rsidR="00624AC1" w:rsidRPr="0075566D" w:rsidRDefault="004B01B8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566D">
        <w:rPr>
          <w:rStyle w:val="FontStyle20"/>
          <w:rFonts w:ascii="Arial" w:hAnsi="Arial" w:cs="Arial"/>
          <w:color w:val="000000"/>
        </w:rPr>
        <w:t>p</w:t>
      </w:r>
      <w:r w:rsidR="00624AC1" w:rsidRPr="0075566D">
        <w:rPr>
          <w:rStyle w:val="FontStyle20"/>
          <w:rFonts w:ascii="Arial" w:hAnsi="Arial" w:cs="Arial"/>
          <w:color w:val="000000"/>
        </w:rPr>
        <w:t xml:space="preserve">arametrem jaki będzie licytowany w aukcji elektronicznej będzie całkowita cena netto za realizację </w:t>
      </w:r>
      <w:r w:rsidR="004F051D" w:rsidRPr="0075566D">
        <w:rPr>
          <w:rStyle w:val="FontStyle20"/>
          <w:rFonts w:ascii="Arial" w:hAnsi="Arial" w:cs="Arial"/>
          <w:color w:val="000000"/>
        </w:rPr>
        <w:t xml:space="preserve">przedmiotu </w:t>
      </w:r>
      <w:r w:rsidR="00AE6953" w:rsidRPr="0075566D">
        <w:rPr>
          <w:rStyle w:val="FontStyle20"/>
          <w:rFonts w:ascii="Arial" w:hAnsi="Arial" w:cs="Arial"/>
          <w:color w:val="000000"/>
        </w:rPr>
        <w:t>postępowania</w:t>
      </w:r>
      <w:r w:rsidR="006B6577" w:rsidRPr="0075566D">
        <w:rPr>
          <w:rStyle w:val="FontStyle20"/>
          <w:rFonts w:ascii="Arial" w:hAnsi="Arial" w:cs="Arial"/>
          <w:color w:val="000000"/>
        </w:rPr>
        <w:t>,</w:t>
      </w:r>
      <w:r w:rsidR="00624AC1" w:rsidRPr="0075566D">
        <w:rPr>
          <w:rStyle w:val="FontStyle20"/>
          <w:rFonts w:ascii="Arial" w:hAnsi="Arial" w:cs="Arial"/>
          <w:color w:val="000000"/>
        </w:rPr>
        <w:t xml:space="preserve">  </w:t>
      </w:r>
    </w:p>
    <w:p w14:paraId="4AE09946" w14:textId="11DDD0A0" w:rsidR="00624AC1" w:rsidRPr="0075566D" w:rsidRDefault="00624AC1" w:rsidP="00421304">
      <w:pPr>
        <w:pStyle w:val="Akapitzlist"/>
        <w:numPr>
          <w:ilvl w:val="2"/>
          <w:numId w:val="20"/>
        </w:numPr>
        <w:spacing w:before="120" w:after="120" w:line="360" w:lineRule="auto"/>
        <w:ind w:left="1276" w:hanging="567"/>
        <w:jc w:val="both"/>
        <w:rPr>
          <w:rStyle w:val="FontStyle20"/>
          <w:rFonts w:ascii="Arial" w:hAnsi="Arial" w:cs="Arial"/>
          <w:color w:val="000000"/>
        </w:rPr>
      </w:pPr>
      <w:r w:rsidRPr="0075566D">
        <w:rPr>
          <w:rStyle w:val="FontStyle20"/>
          <w:rFonts w:ascii="Arial" w:hAnsi="Arial" w:cs="Arial"/>
          <w:color w:val="000000"/>
        </w:rPr>
        <w:t>PSG przewiduje możliwość przeprowadzenia testowej aukcji elektronicznej (szkoleniowej). Oferenci zainteresowani udziałem w testowej aukcji elektronicznej powinni</w:t>
      </w:r>
      <w:r w:rsidR="00AD2C53" w:rsidRPr="0075566D">
        <w:rPr>
          <w:rStyle w:val="FontStyle20"/>
          <w:rFonts w:ascii="Arial" w:hAnsi="Arial" w:cs="Arial"/>
          <w:color w:val="000000"/>
        </w:rPr>
        <w:t xml:space="preserve"> skontaktować się bezpośrednio z </w:t>
      </w:r>
      <w:r w:rsidR="00573A13" w:rsidRPr="0075566D">
        <w:rPr>
          <w:rStyle w:val="FontStyle20"/>
          <w:rFonts w:ascii="Arial" w:hAnsi="Arial" w:cs="Arial"/>
          <w:color w:val="000000"/>
        </w:rPr>
        <w:t>Kupc</w:t>
      </w:r>
      <w:r w:rsidR="00AD2C53" w:rsidRPr="0075566D">
        <w:rPr>
          <w:rStyle w:val="FontStyle20"/>
          <w:rFonts w:ascii="Arial" w:hAnsi="Arial" w:cs="Arial"/>
          <w:color w:val="000000"/>
        </w:rPr>
        <w:t>em prowadzącym postępowanie</w:t>
      </w:r>
      <w:r w:rsidR="00573A13" w:rsidRPr="0075566D">
        <w:rPr>
          <w:rStyle w:val="FontStyle20"/>
          <w:rFonts w:ascii="Arial" w:hAnsi="Arial" w:cs="Arial"/>
          <w:color w:val="000000"/>
        </w:rPr>
        <w:t xml:space="preserve"> (Osoba do kontaktu wskazana poniżej).</w:t>
      </w:r>
    </w:p>
    <w:p w14:paraId="56C07356" w14:textId="674645D5" w:rsidR="00700C24" w:rsidRPr="0075566D" w:rsidRDefault="00700C24" w:rsidP="00AC29CB">
      <w:pPr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cs="Arial"/>
          <w:b/>
          <w:sz w:val="22"/>
          <w:szCs w:val="22"/>
        </w:rPr>
      </w:pPr>
      <w:r w:rsidRPr="0075566D">
        <w:rPr>
          <w:rFonts w:cs="Arial"/>
          <w:b/>
          <w:sz w:val="22"/>
          <w:szCs w:val="22"/>
        </w:rPr>
        <w:t>Osoby do kontaktu</w:t>
      </w:r>
    </w:p>
    <w:p w14:paraId="30158B93" w14:textId="0DF1F4A4" w:rsidR="00700C24" w:rsidRPr="0075566D" w:rsidRDefault="00700C24" w:rsidP="00AC29CB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Osobą odpowiedzialną za proces ze strony </w:t>
      </w:r>
      <w:r w:rsidR="009516B0" w:rsidRPr="0075566D">
        <w:rPr>
          <w:rFonts w:ascii="Arial" w:hAnsi="Arial" w:cs="Arial"/>
          <w:sz w:val="22"/>
          <w:szCs w:val="22"/>
        </w:rPr>
        <w:t xml:space="preserve">Obszaru </w:t>
      </w:r>
      <w:r w:rsidRPr="0075566D">
        <w:rPr>
          <w:rFonts w:ascii="Arial" w:hAnsi="Arial" w:cs="Arial"/>
          <w:sz w:val="22"/>
          <w:szCs w:val="22"/>
        </w:rPr>
        <w:t>Zakupów jest:</w:t>
      </w:r>
    </w:p>
    <w:p w14:paraId="14C523D1" w14:textId="1808EFA8" w:rsidR="003954D2" w:rsidRPr="0075566D" w:rsidRDefault="00B71FA5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/>
          <w:sz w:val="22"/>
          <w:szCs w:val="22"/>
          <w:lang w:val="pt-BR"/>
        </w:rPr>
      </w:pPr>
      <w:r w:rsidRPr="0075566D">
        <w:rPr>
          <w:rFonts w:ascii="Arial" w:hAnsi="Arial" w:cs="Arial"/>
          <w:b/>
          <w:sz w:val="22"/>
          <w:szCs w:val="22"/>
          <w:lang w:val="pt-BR"/>
        </w:rPr>
        <w:t>Anna Mistarz</w:t>
      </w:r>
    </w:p>
    <w:p w14:paraId="69FBBA27" w14:textId="4189E1E9" w:rsidR="003954D2" w:rsidRPr="0075566D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bCs/>
          <w:sz w:val="22"/>
          <w:szCs w:val="22"/>
          <w:lang w:val="pt-BR"/>
        </w:rPr>
      </w:pPr>
      <w:r w:rsidRPr="0075566D">
        <w:rPr>
          <w:rFonts w:ascii="Arial" w:hAnsi="Arial" w:cs="Arial"/>
          <w:bCs/>
          <w:sz w:val="22"/>
          <w:szCs w:val="22"/>
          <w:lang w:val="pt-BR"/>
        </w:rPr>
        <w:t>Tel. 12 62</w:t>
      </w:r>
      <w:r w:rsidR="009969C2" w:rsidRPr="0075566D">
        <w:rPr>
          <w:rFonts w:ascii="Arial" w:hAnsi="Arial" w:cs="Arial"/>
          <w:bCs/>
          <w:sz w:val="22"/>
          <w:szCs w:val="22"/>
          <w:lang w:val="pt-BR"/>
        </w:rPr>
        <w:t xml:space="preserve"> 81 </w:t>
      </w:r>
      <w:r w:rsidR="00B71FA5" w:rsidRPr="0075566D">
        <w:rPr>
          <w:rFonts w:ascii="Arial" w:hAnsi="Arial" w:cs="Arial"/>
          <w:bCs/>
          <w:sz w:val="22"/>
          <w:szCs w:val="22"/>
          <w:lang w:val="pt-BR"/>
        </w:rPr>
        <w:t>751</w:t>
      </w:r>
    </w:p>
    <w:p w14:paraId="792150F7" w14:textId="2F97604A" w:rsidR="003954D2" w:rsidRPr="0075566D" w:rsidRDefault="003954D2" w:rsidP="003954D2">
      <w:pPr>
        <w:pStyle w:val="Akapitzlist"/>
        <w:autoSpaceDE w:val="0"/>
        <w:autoSpaceDN w:val="0"/>
        <w:adjustRightInd w:val="0"/>
        <w:spacing w:before="120" w:after="120" w:line="360" w:lineRule="auto"/>
        <w:ind w:left="567"/>
        <w:jc w:val="both"/>
        <w:rPr>
          <w:rFonts w:ascii="Arial" w:hAnsi="Arial" w:cs="Arial"/>
          <w:sz w:val="22"/>
          <w:szCs w:val="22"/>
          <w:lang w:val="pt-BR"/>
        </w:rPr>
      </w:pPr>
      <w:r w:rsidRPr="0075566D">
        <w:rPr>
          <w:rFonts w:ascii="Arial" w:hAnsi="Arial" w:cs="Arial"/>
          <w:sz w:val="22"/>
          <w:szCs w:val="22"/>
          <w:lang w:val="pt-BR"/>
        </w:rPr>
        <w:t xml:space="preserve">e-mail: </w:t>
      </w:r>
      <w:r w:rsidR="00B71FA5" w:rsidRPr="0075566D">
        <w:rPr>
          <w:rFonts w:ascii="Arial" w:hAnsi="Arial" w:cs="Arial"/>
          <w:sz w:val="22"/>
          <w:szCs w:val="22"/>
          <w:lang w:val="pt-BR"/>
        </w:rPr>
        <w:fldChar w:fldCharType="begin"/>
      </w:r>
      <w:r w:rsidR="00B71FA5" w:rsidRPr="0075566D">
        <w:rPr>
          <w:rFonts w:ascii="Arial" w:hAnsi="Arial" w:cs="Arial"/>
          <w:sz w:val="22"/>
          <w:szCs w:val="22"/>
          <w:lang w:val="pt-BR"/>
        </w:rPr>
        <w:instrText>HYPERLINK "mailto:anna.mistarz@psgaz.pl"</w:instrText>
      </w:r>
      <w:r w:rsidR="00B71FA5" w:rsidRPr="0075566D">
        <w:rPr>
          <w:rFonts w:ascii="Arial" w:hAnsi="Arial" w:cs="Arial"/>
          <w:sz w:val="22"/>
          <w:szCs w:val="22"/>
          <w:lang w:val="pt-BR"/>
        </w:rPr>
      </w:r>
      <w:r w:rsidR="00B71FA5" w:rsidRPr="0075566D">
        <w:rPr>
          <w:rFonts w:ascii="Arial" w:hAnsi="Arial" w:cs="Arial"/>
          <w:sz w:val="22"/>
          <w:szCs w:val="22"/>
          <w:lang w:val="pt-BR"/>
        </w:rPr>
        <w:fldChar w:fldCharType="separate"/>
      </w:r>
      <w:r w:rsidR="00B71FA5" w:rsidRPr="0075566D">
        <w:rPr>
          <w:rStyle w:val="Hipercze"/>
          <w:rFonts w:ascii="Arial" w:hAnsi="Arial" w:cs="Arial"/>
          <w:sz w:val="22"/>
          <w:szCs w:val="22"/>
          <w:lang w:val="pt-BR"/>
        </w:rPr>
        <w:t>anna.mistarz@psgaz.pl</w:t>
      </w:r>
      <w:r w:rsidR="00B71FA5" w:rsidRPr="0075566D">
        <w:rPr>
          <w:rFonts w:ascii="Arial" w:hAnsi="Arial" w:cs="Arial"/>
          <w:sz w:val="22"/>
          <w:szCs w:val="22"/>
          <w:lang w:val="pt-BR"/>
        </w:rPr>
        <w:fldChar w:fldCharType="end"/>
      </w:r>
    </w:p>
    <w:p w14:paraId="324B71BD" w14:textId="77777777" w:rsidR="00FA40F3" w:rsidRPr="0075566D" w:rsidRDefault="00FA40F3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  <w:lang w:val="pt-BR"/>
        </w:rPr>
      </w:pPr>
    </w:p>
    <w:p w14:paraId="46374070" w14:textId="7E58DE0C" w:rsidR="0016227E" w:rsidRPr="0075566D" w:rsidRDefault="0016227E" w:rsidP="00AC29CB">
      <w:pPr>
        <w:spacing w:before="120" w:after="120" w:line="360" w:lineRule="auto"/>
        <w:rPr>
          <w:rFonts w:cs="Arial"/>
          <w:b/>
          <w:color w:val="000000"/>
          <w:sz w:val="22"/>
          <w:szCs w:val="22"/>
        </w:rPr>
      </w:pPr>
      <w:r w:rsidRPr="0075566D">
        <w:rPr>
          <w:rFonts w:cs="Arial"/>
          <w:b/>
          <w:color w:val="000000"/>
          <w:sz w:val="22"/>
          <w:szCs w:val="22"/>
        </w:rPr>
        <w:t>Załączniki</w:t>
      </w:r>
    </w:p>
    <w:p w14:paraId="50AFE1ED" w14:textId="77777777" w:rsidR="0016227E" w:rsidRPr="0075566D" w:rsidRDefault="0016227E" w:rsidP="00AC29CB">
      <w:pPr>
        <w:spacing w:before="120" w:after="120" w:line="360" w:lineRule="auto"/>
        <w:jc w:val="both"/>
        <w:rPr>
          <w:rFonts w:cs="Arial"/>
          <w:color w:val="000000"/>
          <w:sz w:val="22"/>
          <w:szCs w:val="22"/>
        </w:rPr>
      </w:pPr>
      <w:r w:rsidRPr="0075566D">
        <w:rPr>
          <w:rFonts w:cs="Arial"/>
          <w:color w:val="000000"/>
          <w:sz w:val="22"/>
          <w:szCs w:val="22"/>
        </w:rPr>
        <w:t xml:space="preserve">Integralną część przedmiotowego </w:t>
      </w:r>
      <w:r w:rsidR="004129D8" w:rsidRPr="0075566D">
        <w:rPr>
          <w:rFonts w:cs="Arial"/>
          <w:color w:val="000000"/>
          <w:sz w:val="22"/>
          <w:szCs w:val="22"/>
        </w:rPr>
        <w:t>Zapytania ofertowego</w:t>
      </w:r>
      <w:r w:rsidRPr="0075566D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067B27C1" w14:textId="4D4CFF27" w:rsidR="009A4B64" w:rsidRPr="0075566D" w:rsidRDefault="009A4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F55469" w:rsidRPr="0075566D">
        <w:rPr>
          <w:rFonts w:ascii="Arial" w:hAnsi="Arial" w:cs="Arial"/>
          <w:color w:val="000000"/>
          <w:sz w:val="22"/>
          <w:szCs w:val="22"/>
        </w:rPr>
        <w:t>1</w:t>
      </w:r>
      <w:r w:rsidR="007002F6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4109F9" w:rsidRPr="0075566D">
        <w:rPr>
          <w:rFonts w:ascii="Arial" w:hAnsi="Arial" w:cs="Arial"/>
          <w:sz w:val="22"/>
          <w:szCs w:val="22"/>
        </w:rPr>
        <w:t>Dokumenty</w:t>
      </w:r>
      <w:r w:rsidR="009969C2" w:rsidRPr="0075566D">
        <w:rPr>
          <w:rFonts w:ascii="Arial" w:hAnsi="Arial" w:cs="Arial"/>
          <w:sz w:val="22"/>
          <w:szCs w:val="22"/>
        </w:rPr>
        <w:t xml:space="preserve"> </w:t>
      </w:r>
      <w:r w:rsidR="004109F9" w:rsidRPr="0075566D">
        <w:rPr>
          <w:rFonts w:ascii="Arial" w:hAnsi="Arial" w:cs="Arial"/>
          <w:sz w:val="22"/>
          <w:szCs w:val="22"/>
        </w:rPr>
        <w:t xml:space="preserve">i informacje wymagane do złożenia oferty </w:t>
      </w:r>
    </w:p>
    <w:p w14:paraId="07DEAD0B" w14:textId="1E5C8A86" w:rsidR="00013F12" w:rsidRPr="0075566D" w:rsidRDefault="00013F12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2 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75566D">
        <w:rPr>
          <w:rFonts w:ascii="Arial" w:hAnsi="Arial" w:cs="Arial"/>
          <w:color w:val="000000"/>
          <w:sz w:val="22"/>
          <w:szCs w:val="22"/>
        </w:rPr>
        <w:t>Oświadczenie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9350CF" w:rsidRPr="0075566D">
        <w:rPr>
          <w:rFonts w:ascii="Arial" w:hAnsi="Arial" w:cs="Arial"/>
          <w:color w:val="000000"/>
          <w:sz w:val="22"/>
          <w:szCs w:val="22"/>
        </w:rPr>
        <w:t>oferenta – część formalna</w:t>
      </w:r>
      <w:r w:rsidR="009350CF" w:rsidRPr="0075566D" w:rsidDel="009350CF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F227D03" w14:textId="5B4689AA" w:rsidR="00E174B3" w:rsidRPr="0075566D" w:rsidRDefault="00E174B3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2.1 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>Beneficjent Rzeczywisty</w:t>
      </w:r>
    </w:p>
    <w:p w14:paraId="3DB0C4BF" w14:textId="7889CF99" w:rsidR="00A145EB" w:rsidRPr="0075566D" w:rsidRDefault="00A145EB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4109F9" w:rsidRPr="0075566D">
        <w:rPr>
          <w:rFonts w:ascii="Arial" w:hAnsi="Arial" w:cs="Arial"/>
          <w:color w:val="000000"/>
          <w:sz w:val="22"/>
          <w:szCs w:val="22"/>
        </w:rPr>
        <w:t xml:space="preserve">3 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>umowy</w:t>
      </w:r>
      <w:r w:rsidR="004109F9" w:rsidRPr="0075566D">
        <w:rPr>
          <w:rFonts w:ascii="Arial" w:hAnsi="Arial" w:cs="Arial"/>
          <w:color w:val="000000"/>
          <w:sz w:val="22"/>
          <w:szCs w:val="22"/>
        </w:rPr>
        <w:t xml:space="preserve"> wraz z Załącznikami</w:t>
      </w:r>
    </w:p>
    <w:p w14:paraId="611C6648" w14:textId="38A3C993" w:rsidR="002736BD" w:rsidRPr="0075566D" w:rsidRDefault="002736BD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lastRenderedPageBreak/>
        <w:t xml:space="preserve">Załącznik nr 4 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Informacja o sposobie rozliczenia zamówienia na gruncie VAT przez Oferenta mającego siedzibę za granicą</w:t>
      </w:r>
      <w:r w:rsidR="006E74E3" w:rsidRPr="0075566D">
        <w:rPr>
          <w:rFonts w:ascii="Arial" w:hAnsi="Arial" w:cs="Arial"/>
          <w:color w:val="000000"/>
          <w:sz w:val="22"/>
          <w:szCs w:val="22"/>
        </w:rPr>
        <w:t>.</w:t>
      </w:r>
    </w:p>
    <w:p w14:paraId="070CC245" w14:textId="7E7EEA28" w:rsidR="000E0B64" w:rsidRPr="0075566D" w:rsidRDefault="000E0B64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5 – Oświadczenie o spełnieniu wymagań – część techniczna.</w:t>
      </w:r>
    </w:p>
    <w:p w14:paraId="04E1FAF4" w14:textId="5772D55B" w:rsidR="000E0B64" w:rsidRPr="0075566D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5.1 – Wykaz zrealizowanych zadań – część techniczna.</w:t>
      </w:r>
    </w:p>
    <w:p w14:paraId="274944FC" w14:textId="67E50161" w:rsidR="004A6CD9" w:rsidRPr="0075566D" w:rsidRDefault="004A6CD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5.2 – Potencjał kadrowy – część techniczna.</w:t>
      </w:r>
    </w:p>
    <w:p w14:paraId="2BCCC199" w14:textId="39B363DD" w:rsidR="00422951" w:rsidRPr="0075566D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5.3 – Formularz oceny kontrahenta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 – część techniczna.</w:t>
      </w:r>
    </w:p>
    <w:p w14:paraId="1D09A2DD" w14:textId="19E5D58F" w:rsidR="007974BA" w:rsidRPr="0075566D" w:rsidRDefault="007974BA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5.4 </w:t>
      </w:r>
      <w:r w:rsidR="00516A09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Oświadczenie</w:t>
      </w:r>
      <w:r w:rsidR="003247FC" w:rsidRPr="0075566D">
        <w:rPr>
          <w:rFonts w:ascii="Arial" w:hAnsi="Arial" w:cs="Arial"/>
          <w:color w:val="000000"/>
          <w:sz w:val="22"/>
          <w:szCs w:val="22"/>
        </w:rPr>
        <w:t xml:space="preserve"> o zachowaniu poufności</w:t>
      </w:r>
    </w:p>
    <w:p w14:paraId="3B1A988D" w14:textId="62AF72F0" w:rsidR="00516A09" w:rsidRPr="0075566D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6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>– Formularz ofertowy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 – część handlowa</w:t>
      </w:r>
    </w:p>
    <w:p w14:paraId="0E51B9D6" w14:textId="63188FB2" w:rsidR="00516A09" w:rsidRPr="0075566D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7 – Wzór oświadczenia Dostawcy o powierzeniu części lub całości zamówienia podwykonawcy – część techniczna</w:t>
      </w:r>
    </w:p>
    <w:p w14:paraId="7052F81E" w14:textId="67D65353" w:rsidR="00516A09" w:rsidRPr="0075566D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bookmarkStart w:id="0" w:name="_Hlk229389863"/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8 </w:t>
      </w:r>
      <w:bookmarkEnd w:id="0"/>
      <w:r w:rsidR="009969C2" w:rsidRPr="0075566D">
        <w:rPr>
          <w:rFonts w:ascii="Arial" w:hAnsi="Arial" w:cs="Arial"/>
          <w:color w:val="000000"/>
          <w:sz w:val="22"/>
          <w:szCs w:val="22"/>
        </w:rPr>
        <w:t>–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Wzór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Pr="0075566D">
        <w:rPr>
          <w:rFonts w:ascii="Arial" w:hAnsi="Arial" w:cs="Arial"/>
          <w:color w:val="000000"/>
          <w:sz w:val="22"/>
          <w:szCs w:val="22"/>
        </w:rPr>
        <w:t>zobowiązania podmiotu udostępniającego zasoby – część techniczna</w:t>
      </w:r>
    </w:p>
    <w:p w14:paraId="3A058BA3" w14:textId="6745D239" w:rsidR="00516A09" w:rsidRPr="0075566D" w:rsidRDefault="00516A09" w:rsidP="00421304">
      <w:pPr>
        <w:pStyle w:val="Akapitzlist"/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Załącznik nr 9 </w:t>
      </w:r>
      <w:r w:rsidR="009969C2" w:rsidRPr="0075566D">
        <w:rPr>
          <w:rFonts w:ascii="Arial" w:hAnsi="Arial" w:cs="Arial"/>
          <w:color w:val="000000"/>
          <w:sz w:val="22"/>
          <w:szCs w:val="22"/>
        </w:rPr>
        <w:t xml:space="preserve">– Umowa 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o powierzeniu przetwarzania danych osobowych</w:t>
      </w:r>
    </w:p>
    <w:p w14:paraId="01CAC60F" w14:textId="267C3260" w:rsidR="00516A09" w:rsidRPr="0075566D" w:rsidRDefault="00516A09" w:rsidP="00421304">
      <w:pPr>
        <w:pStyle w:val="Akapitzlist"/>
        <w:numPr>
          <w:ilvl w:val="0"/>
          <w:numId w:val="1"/>
        </w:numPr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Załącznik nr 10 – Umowa o zachowaniu poufności</w:t>
      </w:r>
    </w:p>
    <w:p w14:paraId="037DE280" w14:textId="77777777" w:rsidR="00516A09" w:rsidRPr="0075566D" w:rsidRDefault="00516A09" w:rsidP="00516A09">
      <w:pPr>
        <w:spacing w:before="120" w:after="120" w:line="360" w:lineRule="auto"/>
        <w:ind w:left="360"/>
        <w:jc w:val="both"/>
        <w:rPr>
          <w:rFonts w:cs="Arial"/>
          <w:color w:val="000000"/>
          <w:sz w:val="22"/>
          <w:szCs w:val="22"/>
        </w:rPr>
      </w:pPr>
    </w:p>
    <w:p w14:paraId="41789E9D" w14:textId="21D7950A" w:rsidR="009F5793" w:rsidRPr="0075566D" w:rsidRDefault="009F5793" w:rsidP="002B1E4B">
      <w:pPr>
        <w:spacing w:before="120" w:after="120" w:line="360" w:lineRule="auto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br w:type="page"/>
      </w:r>
    </w:p>
    <w:p w14:paraId="68DAF522" w14:textId="736FB9D5" w:rsidR="009F5793" w:rsidRPr="0075566D" w:rsidRDefault="009F5793" w:rsidP="00AC29CB">
      <w:pPr>
        <w:pStyle w:val="Nagwek2"/>
        <w:spacing w:before="120" w:after="120" w:line="300" w:lineRule="exact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1" w:name="_Toc182833057"/>
      <w:r w:rsidRPr="007556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 xml:space="preserve">ZAŁĄCZNIK Nr 1 - </w:t>
      </w:r>
      <w:bookmarkStart w:id="2" w:name="_Hlk209527412"/>
      <w:r w:rsidRPr="0075566D">
        <w:rPr>
          <w:rFonts w:ascii="Arial" w:hAnsi="Arial" w:cs="Arial"/>
          <w:b/>
          <w:bCs/>
          <w:color w:val="auto"/>
          <w:sz w:val="22"/>
          <w:szCs w:val="22"/>
        </w:rPr>
        <w:t>Dokumenty i informacje wymagane do złożenia oferty</w:t>
      </w:r>
      <w:bookmarkEnd w:id="1"/>
      <w:bookmarkEnd w:id="2"/>
    </w:p>
    <w:p w14:paraId="32FAF5E4" w14:textId="77777777" w:rsidR="009F5793" w:rsidRPr="0075566D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</w:p>
    <w:p w14:paraId="0ADE8F6A" w14:textId="77777777" w:rsidR="009F5793" w:rsidRPr="0075566D" w:rsidRDefault="009F5793" w:rsidP="00AC29CB">
      <w:pPr>
        <w:pStyle w:val="Tekstpodstawowy"/>
        <w:spacing w:before="120" w:line="300" w:lineRule="exact"/>
        <w:rPr>
          <w:rFonts w:cs="Arial"/>
          <w:b/>
          <w:color w:val="000000" w:themeColor="text1"/>
          <w:sz w:val="20"/>
        </w:rPr>
      </w:pPr>
      <w:r w:rsidRPr="0075566D">
        <w:rPr>
          <w:rFonts w:cs="Arial"/>
          <w:b/>
          <w:color w:val="000000" w:themeColor="text1"/>
          <w:sz w:val="20"/>
        </w:rPr>
        <w:t>Oferta ma zawierać nw. dokumenty i informacje:</w:t>
      </w:r>
    </w:p>
    <w:p w14:paraId="3C4BD9FC" w14:textId="6DD589D8" w:rsidR="009F5793" w:rsidRPr="0075566D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3" w:name="_Toc182833058"/>
      <w:r w:rsidRPr="0075566D">
        <w:rPr>
          <w:rFonts w:ascii="Arial" w:hAnsi="Arial" w:cs="Arial"/>
          <w:b/>
          <w:bCs/>
          <w:color w:val="auto"/>
          <w:sz w:val="22"/>
          <w:szCs w:val="22"/>
        </w:rPr>
        <w:t>Dokumenty formalne</w:t>
      </w:r>
      <w:bookmarkEnd w:id="3"/>
    </w:p>
    <w:p w14:paraId="3F4C9D97" w14:textId="257E6CFB" w:rsidR="009F5793" w:rsidRPr="0075566D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5566D">
        <w:rPr>
          <w:rFonts w:ascii="Arial" w:hAnsi="Arial" w:cs="Arial"/>
          <w:color w:val="auto"/>
          <w:sz w:val="22"/>
          <w:szCs w:val="22"/>
        </w:rPr>
        <w:t>Wyciąg z Krajowego Rejestru Sądowego (KRS)</w:t>
      </w:r>
      <w:r w:rsidRPr="0075566D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1"/>
      </w:r>
      <w:r w:rsidRPr="0075566D">
        <w:rPr>
          <w:rFonts w:ascii="Arial" w:hAnsi="Arial" w:cs="Arial"/>
          <w:color w:val="auto"/>
          <w:sz w:val="22"/>
          <w:szCs w:val="22"/>
        </w:rPr>
        <w:t xml:space="preserve"> lub zaświadczenie o wpisie do ewidencji działalności gospodarczej (CEIDG)</w:t>
      </w:r>
      <w:r w:rsidRPr="0075566D">
        <w:rPr>
          <w:rStyle w:val="Odwoanieprzypisudolnego"/>
          <w:rFonts w:ascii="Arial" w:hAnsi="Arial" w:cs="Arial"/>
          <w:color w:val="auto"/>
          <w:sz w:val="22"/>
          <w:szCs w:val="22"/>
        </w:rPr>
        <w:footnoteReference w:id="2"/>
      </w:r>
      <w:r w:rsidRPr="0075566D">
        <w:rPr>
          <w:rFonts w:ascii="Arial" w:hAnsi="Arial" w:cs="Arial"/>
          <w:color w:val="auto"/>
          <w:sz w:val="22"/>
          <w:szCs w:val="22"/>
        </w:rPr>
        <w:t xml:space="preserve"> lub równoważnego dokumentu rejestrowego Oferenta. </w:t>
      </w:r>
    </w:p>
    <w:p w14:paraId="23285EF7" w14:textId="6618F59F" w:rsidR="009F5793" w:rsidRPr="0075566D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5566D">
        <w:rPr>
          <w:rFonts w:ascii="Arial" w:hAnsi="Arial" w:cs="Arial"/>
          <w:color w:val="auto"/>
          <w:sz w:val="22"/>
          <w:szCs w:val="22"/>
        </w:rPr>
        <w:t>Aktualne zaświadczenie z Urzędu Skarbowego o braku zaległości podatkowych</w:t>
      </w:r>
      <w:r w:rsidR="00CA350B" w:rsidRPr="0075566D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75566D">
        <w:rPr>
          <w:rFonts w:ascii="Arial" w:hAnsi="Arial" w:cs="Arial"/>
          <w:color w:val="auto"/>
          <w:sz w:val="22"/>
          <w:szCs w:val="22"/>
        </w:rPr>
        <w:t>.</w:t>
      </w:r>
    </w:p>
    <w:p w14:paraId="0DEAA494" w14:textId="4C6F507C" w:rsidR="009F5793" w:rsidRPr="0075566D" w:rsidRDefault="009F5793" w:rsidP="00421304">
      <w:pPr>
        <w:pStyle w:val="Nagwek7"/>
        <w:widowControl w:val="0"/>
        <w:numPr>
          <w:ilvl w:val="0"/>
          <w:numId w:val="4"/>
        </w:numPr>
        <w:tabs>
          <w:tab w:val="clear" w:pos="207"/>
          <w:tab w:val="num" w:pos="567"/>
        </w:tabs>
        <w:spacing w:before="120" w:after="120" w:line="300" w:lineRule="exact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75566D">
        <w:rPr>
          <w:rFonts w:ascii="Arial" w:hAnsi="Arial" w:cs="Arial"/>
          <w:color w:val="auto"/>
          <w:sz w:val="22"/>
          <w:szCs w:val="22"/>
        </w:rPr>
        <w:t xml:space="preserve">Aktualne zaświadczenie z ZUS o niezaleganiu z opłacaniem </w:t>
      </w:r>
      <w:r w:rsidR="00CA350B" w:rsidRPr="0075566D">
        <w:rPr>
          <w:rFonts w:ascii="Arial" w:hAnsi="Arial" w:cs="Arial"/>
          <w:color w:val="auto"/>
          <w:sz w:val="22"/>
          <w:szCs w:val="22"/>
        </w:rPr>
        <w:t>składek</w:t>
      </w:r>
      <w:r w:rsidR="00CA350B" w:rsidRPr="0075566D">
        <w:rPr>
          <w:rFonts w:ascii="Arial" w:hAnsi="Arial" w:cs="Arial"/>
          <w:color w:val="auto"/>
          <w:sz w:val="22"/>
          <w:szCs w:val="22"/>
          <w:vertAlign w:val="superscript"/>
        </w:rPr>
        <w:t>3</w:t>
      </w:r>
      <w:r w:rsidRPr="0075566D">
        <w:rPr>
          <w:rFonts w:ascii="Arial" w:hAnsi="Arial" w:cs="Arial"/>
          <w:color w:val="auto"/>
          <w:sz w:val="22"/>
          <w:szCs w:val="22"/>
        </w:rPr>
        <w:t xml:space="preserve">. </w:t>
      </w:r>
    </w:p>
    <w:p w14:paraId="11841787" w14:textId="7046F0F2" w:rsidR="00861459" w:rsidRPr="0075566D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>Sprawozdanie o przychodach, kosztach i wyniku finansowym oraz o nakładach na środki trwałe (druk F-01/I-01) albo sprawozdania finansowe (Rachunek Zysków i Strat oraz Bilans) – w przypadku Spółek, za ostatnie 2 lata oraz za zamknięte kwartały w danym roku,</w:t>
      </w:r>
    </w:p>
    <w:p w14:paraId="38131CAC" w14:textId="19267BDC" w:rsidR="00861459" w:rsidRPr="0075566D" w:rsidRDefault="0086145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>PIT – 28 albo PIT 36L – w przypadku jednoosobowej działalności gospodarczej, za ostatnie 2 lata,</w:t>
      </w:r>
    </w:p>
    <w:p w14:paraId="1EEAD986" w14:textId="7B51C135" w:rsidR="00FF4199" w:rsidRPr="0075566D" w:rsidRDefault="00FF4199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>Zaświadczenie z banku lub oddziału banku na terytorium Polski o prowadzeniu na rzecz Oferenta bankowego rachunku rozliczeniowego (w rozumieniu art. 49 ust.1 pkt 1 ustawy z dnia 29 sierpnia 1997 r. - Prawo bankowe), na który ma być dokonana zapłata wynagrodzenia.</w:t>
      </w:r>
    </w:p>
    <w:p w14:paraId="7DB87730" w14:textId="2BBF57BA" w:rsidR="009F5793" w:rsidRPr="0075566D" w:rsidRDefault="00006F0F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 xml:space="preserve">Oryginał </w:t>
      </w:r>
      <w:r w:rsidR="005F4FCC" w:rsidRPr="0075566D">
        <w:rPr>
          <w:sz w:val="22"/>
          <w:szCs w:val="22"/>
        </w:rPr>
        <w:t xml:space="preserve">pełnomocnictwa </w:t>
      </w:r>
      <w:r w:rsidR="009F5793" w:rsidRPr="0075566D">
        <w:rPr>
          <w:sz w:val="22"/>
          <w:szCs w:val="22"/>
        </w:rPr>
        <w:t xml:space="preserve">osoby podpisującej ofertę </w:t>
      </w:r>
      <w:r w:rsidR="005F4FCC" w:rsidRPr="0075566D">
        <w:rPr>
          <w:sz w:val="22"/>
          <w:szCs w:val="22"/>
        </w:rPr>
        <w:t>albo kopię pełnomocnictwa poświadczoną za zgodność z oryginałem przez osobę upoważnioną</w:t>
      </w:r>
      <w:r w:rsidR="00AB67CA" w:rsidRPr="0075566D">
        <w:rPr>
          <w:sz w:val="22"/>
          <w:szCs w:val="22"/>
        </w:rPr>
        <w:t>, lub wskazanie, że umocowanie wynika bezpośrednio z treści KRS bądź innego rejestru</w:t>
      </w:r>
      <w:r w:rsidR="009F5793" w:rsidRPr="0075566D">
        <w:rPr>
          <w:sz w:val="22"/>
          <w:szCs w:val="22"/>
        </w:rPr>
        <w:t>.</w:t>
      </w:r>
    </w:p>
    <w:p w14:paraId="28C159D6" w14:textId="5AFBCC7A" w:rsidR="009F5793" w:rsidRPr="0075566D" w:rsidRDefault="009F5793" w:rsidP="00421304">
      <w:pPr>
        <w:pStyle w:val="MKTekst"/>
        <w:numPr>
          <w:ilvl w:val="0"/>
          <w:numId w:val="4"/>
        </w:numPr>
        <w:tabs>
          <w:tab w:val="num" w:pos="56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ab/>
        <w:t xml:space="preserve">Przedstawienie osób upoważnionych do </w:t>
      </w:r>
      <w:r w:rsidR="005A4145" w:rsidRPr="0075566D">
        <w:rPr>
          <w:sz w:val="22"/>
          <w:szCs w:val="22"/>
        </w:rPr>
        <w:t xml:space="preserve">prowadzenia </w:t>
      </w:r>
      <w:r w:rsidRPr="0075566D">
        <w:rPr>
          <w:sz w:val="22"/>
          <w:szCs w:val="22"/>
        </w:rPr>
        <w:t xml:space="preserve">negocjacji wraz z podaniem numerów telefonów kontaktowych i stosownych pełnomocnictw, chyba że umocowanie wynika bezpośrednio z treści KRS bądź innego rejestru oraz osoby do kontaktów (wraz z podaniem nr telefonu kontaktowego) upoważnionej do aktualizacji oferty i prowadzenia w imieniu Oferenta korespondencji na </w:t>
      </w:r>
      <w:r w:rsidR="00244ADE" w:rsidRPr="0075566D">
        <w:rPr>
          <w:sz w:val="22"/>
          <w:szCs w:val="22"/>
        </w:rPr>
        <w:t>Connect</w:t>
      </w:r>
      <w:r w:rsidRPr="0075566D">
        <w:rPr>
          <w:sz w:val="22"/>
          <w:szCs w:val="22"/>
        </w:rPr>
        <w:t>.</w:t>
      </w:r>
    </w:p>
    <w:p w14:paraId="1E612C07" w14:textId="447789E6" w:rsidR="005D7F8A" w:rsidRPr="0075566D" w:rsidRDefault="005D7F8A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 xml:space="preserve">Zaświadczenie właściwego naczelnika urzędu skarbowego o zarejestrowaniu </w:t>
      </w:r>
      <w:r w:rsidR="00640B0A" w:rsidRPr="0075566D">
        <w:rPr>
          <w:sz w:val="22"/>
          <w:szCs w:val="22"/>
        </w:rPr>
        <w:t xml:space="preserve">Oferenta </w:t>
      </w:r>
      <w:r w:rsidRPr="0075566D">
        <w:rPr>
          <w:sz w:val="22"/>
          <w:szCs w:val="22"/>
        </w:rPr>
        <w:t xml:space="preserve">jako czynnego podatnika VAT bądź odpowiedni wydruk z Portalu Podatkowego prowadzonego przez Ministra Finansów, wystawione nie wcześniej niż 2 miesiące przed upływem terminu składania ofert. Jeżeli </w:t>
      </w:r>
      <w:r w:rsidR="00640B0A" w:rsidRPr="0075566D">
        <w:rPr>
          <w:sz w:val="22"/>
          <w:szCs w:val="22"/>
        </w:rPr>
        <w:t xml:space="preserve">Oferent </w:t>
      </w:r>
      <w:r w:rsidRPr="0075566D">
        <w:rPr>
          <w:sz w:val="22"/>
          <w:szCs w:val="22"/>
        </w:rPr>
        <w:t>nie jest podatnikiem VAT czynnym lub zwolnionym, zamiast dokumentów, o których mowa w niniejszym punkcie składa dokument potwierdzający brak rejestracji.</w:t>
      </w:r>
    </w:p>
    <w:p w14:paraId="244630F9" w14:textId="06019FEA" w:rsidR="009B289D" w:rsidRPr="0075566D" w:rsidRDefault="009B289D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 xml:space="preserve">Jeżeli </w:t>
      </w:r>
      <w:r w:rsidR="00640B0A" w:rsidRPr="0075566D">
        <w:rPr>
          <w:sz w:val="22"/>
          <w:szCs w:val="22"/>
        </w:rPr>
        <w:t xml:space="preserve">Oferent </w:t>
      </w:r>
      <w:r w:rsidRPr="0075566D">
        <w:rPr>
          <w:sz w:val="22"/>
          <w:szCs w:val="22"/>
        </w:rPr>
        <w:t>ma siedzibę lub miejsce zamieszkania za granicą:</w:t>
      </w:r>
    </w:p>
    <w:p w14:paraId="33D184E8" w14:textId="57677CE1" w:rsidR="009B289D" w:rsidRPr="0075566D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566D">
        <w:rPr>
          <w:sz w:val="22"/>
          <w:szCs w:val="22"/>
        </w:rPr>
        <w:t>nie składa dokumentu, o którym mowa w pkt</w:t>
      </w:r>
      <w:r w:rsidR="005109AB" w:rsidRPr="0075566D">
        <w:rPr>
          <w:sz w:val="22"/>
          <w:szCs w:val="22"/>
        </w:rPr>
        <w:t>.</w:t>
      </w:r>
      <w:r w:rsidRPr="0075566D">
        <w:rPr>
          <w:sz w:val="22"/>
          <w:szCs w:val="22"/>
        </w:rPr>
        <w:t xml:space="preserve"> </w:t>
      </w:r>
      <w:r w:rsidR="002736BD" w:rsidRPr="0075566D">
        <w:rPr>
          <w:sz w:val="22"/>
          <w:szCs w:val="22"/>
        </w:rPr>
        <w:t>10</w:t>
      </w:r>
      <w:r w:rsidRPr="0075566D">
        <w:rPr>
          <w:sz w:val="22"/>
          <w:szCs w:val="22"/>
        </w:rPr>
        <w:t xml:space="preserve">, składa natomiast pisemną informację w języku polskim, dotyczącą sposobu rozliczenia </w:t>
      </w:r>
      <w:r w:rsidR="00DE783D" w:rsidRPr="0075566D">
        <w:rPr>
          <w:sz w:val="22"/>
          <w:szCs w:val="22"/>
        </w:rPr>
        <w:t>umowy</w:t>
      </w:r>
      <w:r w:rsidRPr="0075566D">
        <w:rPr>
          <w:sz w:val="22"/>
          <w:szCs w:val="22"/>
        </w:rPr>
        <w:t xml:space="preserve"> na gruncie VAT, sporządzoną zgodnie ze wzorem zawartym w Załączniku nr </w:t>
      </w:r>
      <w:r w:rsidR="002736BD" w:rsidRPr="0075566D">
        <w:rPr>
          <w:sz w:val="22"/>
          <w:szCs w:val="22"/>
        </w:rPr>
        <w:t>4</w:t>
      </w:r>
      <w:r w:rsidRPr="0075566D">
        <w:rPr>
          <w:sz w:val="22"/>
          <w:szCs w:val="22"/>
        </w:rPr>
        <w:t xml:space="preserve"> do </w:t>
      </w:r>
      <w:r w:rsidR="005D7F8A" w:rsidRPr="0075566D">
        <w:rPr>
          <w:sz w:val="22"/>
          <w:szCs w:val="22"/>
        </w:rPr>
        <w:t>Zapytania ofertowego</w:t>
      </w:r>
      <w:r w:rsidRPr="0075566D">
        <w:rPr>
          <w:sz w:val="22"/>
          <w:szCs w:val="22"/>
        </w:rPr>
        <w:t>;</w:t>
      </w:r>
    </w:p>
    <w:p w14:paraId="07E47C35" w14:textId="532D6600" w:rsidR="009B289D" w:rsidRPr="0075566D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566D">
        <w:rPr>
          <w:sz w:val="22"/>
          <w:szCs w:val="22"/>
        </w:rPr>
        <w:lastRenderedPageBreak/>
        <w:t>zaświadczenie, o którym mowa w pkt</w:t>
      </w:r>
      <w:r w:rsidR="005109AB" w:rsidRPr="0075566D">
        <w:rPr>
          <w:sz w:val="22"/>
          <w:szCs w:val="22"/>
        </w:rPr>
        <w:t>.</w:t>
      </w:r>
      <w:r w:rsidRPr="0075566D">
        <w:rPr>
          <w:sz w:val="22"/>
          <w:szCs w:val="22"/>
        </w:rPr>
        <w:t xml:space="preserve"> </w:t>
      </w:r>
      <w:r w:rsidR="002736BD" w:rsidRPr="0075566D">
        <w:rPr>
          <w:sz w:val="22"/>
          <w:szCs w:val="22"/>
        </w:rPr>
        <w:t>10</w:t>
      </w:r>
      <w:r w:rsidRPr="0075566D">
        <w:rPr>
          <w:sz w:val="22"/>
          <w:szCs w:val="22"/>
        </w:rPr>
        <w:t xml:space="preserve"> może dotyczyć rachunku bankowego prowadzonego przez bank w kraju siedziby </w:t>
      </w:r>
      <w:r w:rsidR="00640B0A" w:rsidRPr="0075566D">
        <w:rPr>
          <w:sz w:val="22"/>
          <w:szCs w:val="22"/>
        </w:rPr>
        <w:t>Oferenta</w:t>
      </w:r>
      <w:r w:rsidRPr="0075566D">
        <w:rPr>
          <w:sz w:val="22"/>
          <w:szCs w:val="22"/>
        </w:rPr>
        <w:t xml:space="preserve">, z zastrzeżeniem pkt. </w:t>
      </w:r>
      <w:r w:rsidR="00640B0A" w:rsidRPr="0075566D">
        <w:rPr>
          <w:sz w:val="22"/>
          <w:szCs w:val="22"/>
        </w:rPr>
        <w:t>1</w:t>
      </w:r>
      <w:r w:rsidR="000C3850" w:rsidRPr="0075566D">
        <w:rPr>
          <w:sz w:val="22"/>
          <w:szCs w:val="22"/>
        </w:rPr>
        <w:t>1</w:t>
      </w:r>
      <w:r w:rsidR="00640B0A" w:rsidRPr="0075566D">
        <w:rPr>
          <w:sz w:val="22"/>
          <w:szCs w:val="22"/>
        </w:rPr>
        <w:t>.3.</w:t>
      </w:r>
      <w:r w:rsidRPr="0075566D">
        <w:rPr>
          <w:sz w:val="22"/>
          <w:szCs w:val="22"/>
        </w:rPr>
        <w:t xml:space="preserve"> poniżej.</w:t>
      </w:r>
    </w:p>
    <w:p w14:paraId="3B26471E" w14:textId="3D3369DC" w:rsidR="009B289D" w:rsidRPr="0075566D" w:rsidRDefault="009B289D" w:rsidP="00421304">
      <w:pPr>
        <w:pStyle w:val="MKTekst"/>
        <w:numPr>
          <w:ilvl w:val="1"/>
          <w:numId w:val="17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566D">
        <w:rPr>
          <w:sz w:val="22"/>
          <w:szCs w:val="22"/>
        </w:rPr>
        <w:t>składa oryginał wa</w:t>
      </w:r>
      <w:r w:rsidR="00A5507C" w:rsidRPr="0075566D">
        <w:rPr>
          <w:sz w:val="22"/>
          <w:szCs w:val="22"/>
        </w:rPr>
        <w:t>ż</w:t>
      </w:r>
      <w:r w:rsidRPr="0075566D">
        <w:rPr>
          <w:sz w:val="22"/>
          <w:szCs w:val="22"/>
        </w:rPr>
        <w:t xml:space="preserve">nego certyfikatu rezydencji podatkowej w przypadku świadczenia usług, o których mowa w art. 21 ust. 1 ustawy z dnia 15 lutego 1992 r. o podatku dochodowym od osób prawnych (Dz. U. z 2025 r. poz. 278 ze zm.)  lub art. 29 ust. 1 ustawy z dnia 26 lipca 1991 r. o podatku dochodowym od osób fizycznych (tj. Dz. U. z 2025 r. poz. 163 ze zm.). Jeżeli miejsce siedziby lub zamieszkania </w:t>
      </w:r>
      <w:r w:rsidR="00640B0A" w:rsidRPr="0075566D">
        <w:rPr>
          <w:sz w:val="22"/>
          <w:szCs w:val="22"/>
        </w:rPr>
        <w:t xml:space="preserve">Oferenta </w:t>
      </w:r>
      <w:r w:rsidRPr="0075566D">
        <w:rPr>
          <w:sz w:val="22"/>
          <w:szCs w:val="22"/>
        </w:rPr>
        <w:t xml:space="preserve">dla celów podatkowych zostało udokumentowane certyfikatem rezydencji niezawierającym okresu jego ważności, przyjmuje się, że certyfikat jest ważny przez okres kolejnych dwunastu miesięcy od dnia jego wydania. W przypadku, gdy </w:t>
      </w:r>
      <w:r w:rsidR="00640B0A" w:rsidRPr="0075566D">
        <w:rPr>
          <w:sz w:val="22"/>
          <w:szCs w:val="22"/>
        </w:rPr>
        <w:t xml:space="preserve">Oferent </w:t>
      </w:r>
      <w:r w:rsidRPr="0075566D">
        <w:rPr>
          <w:sz w:val="22"/>
          <w:szCs w:val="22"/>
        </w:rPr>
        <w:t>ma siedzibę lub miejsce zamieszkania za granicą, ale będzie realizować usługi wymienione w dwóch ww. artykułach poprzez zakład położony w Polsce (w rozumieniu art. 4a pkt 11 ustawy o podatku dochodowym od osób prawnych oraz art. 5a pkt 22 ustawy o podatku dochodowym od osób fizycznych) składa dodatkowo pisemne oświadczenie, że wypłacane na podstawie umowy należności związane są z działalnością tego zakładu.</w:t>
      </w:r>
    </w:p>
    <w:p w14:paraId="1CA021B7" w14:textId="2FF22A5A" w:rsidR="009F5793" w:rsidRPr="0075566D" w:rsidRDefault="009F5793" w:rsidP="00421304">
      <w:pPr>
        <w:pStyle w:val="MKTekst"/>
        <w:numPr>
          <w:ilvl w:val="0"/>
          <w:numId w:val="4"/>
        </w:numPr>
        <w:tabs>
          <w:tab w:val="clear" w:pos="207"/>
        </w:tabs>
        <w:spacing w:before="120" w:after="120" w:line="300" w:lineRule="exact"/>
        <w:ind w:left="284" w:hanging="284"/>
        <w:rPr>
          <w:sz w:val="22"/>
          <w:szCs w:val="22"/>
        </w:rPr>
      </w:pPr>
      <w:r w:rsidRPr="0075566D">
        <w:rPr>
          <w:sz w:val="22"/>
          <w:szCs w:val="22"/>
        </w:rPr>
        <w:t>Podpisane i uzupełnione:</w:t>
      </w:r>
    </w:p>
    <w:p w14:paraId="463A1B15" w14:textId="1C17E269" w:rsidR="009F5793" w:rsidRPr="0075566D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566D">
        <w:rPr>
          <w:sz w:val="22"/>
          <w:szCs w:val="22"/>
        </w:rPr>
        <w:t xml:space="preserve">oświadczenie Oferenta według wzoru stanowiącego </w:t>
      </w:r>
      <w:r w:rsidRPr="0075566D">
        <w:rPr>
          <w:b/>
          <w:sz w:val="22"/>
          <w:szCs w:val="22"/>
        </w:rPr>
        <w:t xml:space="preserve">Załącznik nr 2 </w:t>
      </w:r>
      <w:r w:rsidRPr="0075566D">
        <w:rPr>
          <w:sz w:val="22"/>
          <w:szCs w:val="22"/>
        </w:rPr>
        <w:t xml:space="preserve">do </w:t>
      </w:r>
      <w:r w:rsidR="001D3DFF" w:rsidRPr="0075566D">
        <w:rPr>
          <w:sz w:val="22"/>
          <w:szCs w:val="22"/>
        </w:rPr>
        <w:t>Z</w:t>
      </w:r>
      <w:r w:rsidRPr="0075566D">
        <w:rPr>
          <w:sz w:val="22"/>
          <w:szCs w:val="22"/>
        </w:rPr>
        <w:t xml:space="preserve">apytania ofertowego wraz z załącznikami </w:t>
      </w:r>
      <w:r w:rsidR="001C2B06" w:rsidRPr="0075566D">
        <w:rPr>
          <w:sz w:val="22"/>
          <w:szCs w:val="22"/>
        </w:rPr>
        <w:t>oraz</w:t>
      </w:r>
    </w:p>
    <w:p w14:paraId="3E2DD7E9" w14:textId="6CF097B3" w:rsidR="009F5793" w:rsidRPr="0075566D" w:rsidRDefault="009F5793" w:rsidP="00421304">
      <w:pPr>
        <w:pStyle w:val="MKTekst"/>
        <w:numPr>
          <w:ilvl w:val="1"/>
          <w:numId w:val="18"/>
        </w:numPr>
        <w:spacing w:before="120" w:after="120" w:line="300" w:lineRule="exact"/>
        <w:ind w:left="993" w:hanging="709"/>
        <w:rPr>
          <w:sz w:val="22"/>
          <w:szCs w:val="22"/>
        </w:rPr>
      </w:pPr>
      <w:r w:rsidRPr="0075566D">
        <w:rPr>
          <w:sz w:val="22"/>
          <w:szCs w:val="22"/>
        </w:rPr>
        <w:t xml:space="preserve">oświadczenie dotyczące Beneficjenta Rzeczywistego wg wzoru stanowiącego </w:t>
      </w:r>
      <w:r w:rsidRPr="0075566D">
        <w:rPr>
          <w:b/>
          <w:sz w:val="22"/>
          <w:szCs w:val="22"/>
        </w:rPr>
        <w:t>Załącznik nr 2.1</w:t>
      </w:r>
      <w:r w:rsidRPr="0075566D">
        <w:rPr>
          <w:sz w:val="22"/>
          <w:szCs w:val="22"/>
        </w:rPr>
        <w:t xml:space="preserve">. do </w:t>
      </w:r>
      <w:r w:rsidR="001D3DFF" w:rsidRPr="0075566D">
        <w:rPr>
          <w:sz w:val="22"/>
          <w:szCs w:val="22"/>
        </w:rPr>
        <w:t>Z</w:t>
      </w:r>
      <w:r w:rsidRPr="0075566D">
        <w:rPr>
          <w:sz w:val="22"/>
          <w:szCs w:val="22"/>
        </w:rPr>
        <w:t xml:space="preserve">apytania </w:t>
      </w:r>
      <w:r w:rsidR="001D3DFF" w:rsidRPr="0075566D">
        <w:rPr>
          <w:sz w:val="22"/>
          <w:szCs w:val="22"/>
        </w:rPr>
        <w:t xml:space="preserve">ofertowego </w:t>
      </w:r>
      <w:r w:rsidRPr="0075566D">
        <w:rPr>
          <w:sz w:val="22"/>
          <w:szCs w:val="22"/>
        </w:rPr>
        <w:t xml:space="preserve">– </w:t>
      </w:r>
      <w:r w:rsidR="0039221D" w:rsidRPr="0075566D">
        <w:rPr>
          <w:sz w:val="22"/>
          <w:szCs w:val="22"/>
        </w:rPr>
        <w:t>jeżeli</w:t>
      </w:r>
      <w:r w:rsidR="00CE1976" w:rsidRPr="0075566D">
        <w:rPr>
          <w:sz w:val="22"/>
          <w:szCs w:val="22"/>
        </w:rPr>
        <w:t xml:space="preserve"> dotyczy</w:t>
      </w:r>
      <w:r w:rsidRPr="0075566D">
        <w:rPr>
          <w:sz w:val="22"/>
          <w:szCs w:val="22"/>
        </w:rPr>
        <w:t>.</w:t>
      </w:r>
    </w:p>
    <w:p w14:paraId="084C38FA" w14:textId="77777777" w:rsidR="00722104" w:rsidRPr="0075566D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6F3296AD" w14:textId="043BDED5" w:rsidR="00722104" w:rsidRPr="0075566D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5537C031" w14:textId="77777777" w:rsidR="009F5793" w:rsidRPr="0075566D" w:rsidRDefault="009F5793" w:rsidP="00AC29CB">
      <w:pPr>
        <w:pStyle w:val="MKTekst"/>
        <w:spacing w:before="120" w:after="120" w:line="300" w:lineRule="exact"/>
        <w:ind w:firstLine="0"/>
        <w:rPr>
          <w:i/>
          <w:sz w:val="22"/>
          <w:szCs w:val="22"/>
        </w:rPr>
      </w:pPr>
    </w:p>
    <w:p w14:paraId="64068547" w14:textId="1D3716D2" w:rsidR="009F5793" w:rsidRPr="0075566D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4" w:name="_Toc182833059"/>
      <w:r w:rsidRPr="0075566D">
        <w:rPr>
          <w:rFonts w:ascii="Arial" w:hAnsi="Arial" w:cs="Arial"/>
          <w:b/>
          <w:bCs/>
          <w:color w:val="auto"/>
          <w:sz w:val="22"/>
          <w:szCs w:val="22"/>
        </w:rPr>
        <w:t>Dokumenty techniczne</w:t>
      </w:r>
      <w:r w:rsidRPr="0075566D">
        <w:rPr>
          <w:rStyle w:val="Odwoanieprzypisudolnego"/>
          <w:rFonts w:ascii="Arial" w:hAnsi="Arial" w:cs="Arial"/>
          <w:b/>
          <w:bCs/>
          <w:color w:val="auto"/>
          <w:sz w:val="22"/>
          <w:szCs w:val="22"/>
        </w:rPr>
        <w:footnoteReference w:id="3"/>
      </w:r>
      <w:bookmarkEnd w:id="4"/>
    </w:p>
    <w:p w14:paraId="532B1D8D" w14:textId="727B8D8C" w:rsidR="00E17D6A" w:rsidRPr="0075566D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Oświadczenie o spełnieniu wymagań – </w:t>
      </w:r>
      <w:r w:rsidR="00E17D6A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5</w:t>
      </w:r>
    </w:p>
    <w:p w14:paraId="38199AFE" w14:textId="005989CA" w:rsidR="00E17D6A" w:rsidRPr="0075566D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Wykaz zrealizowanych zadań – </w:t>
      </w:r>
      <w:r w:rsidR="00E17D6A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5.1</w:t>
      </w:r>
    </w:p>
    <w:p w14:paraId="495BC3E9" w14:textId="4B717CA0" w:rsidR="00E17D6A" w:rsidRPr="0075566D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Potencjał kadrowy – część techniczna – </w:t>
      </w:r>
      <w:r w:rsidR="00E17D6A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5.2</w:t>
      </w:r>
    </w:p>
    <w:p w14:paraId="60779FFA" w14:textId="6D52A933" w:rsidR="00E17D6A" w:rsidRPr="0075566D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Podpisany i uzupełniony 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Formularz oceny kontrahenta – część techniczna – </w:t>
      </w:r>
      <w:r w:rsidR="00E17D6A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5.3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8412DF5" w14:textId="0815F7FE" w:rsidR="00E17D6A" w:rsidRPr="0075566D" w:rsidRDefault="005B39A9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Podpisane i uzupełnione </w:t>
      </w:r>
      <w:r w:rsidR="00E17D6A" w:rsidRPr="0075566D">
        <w:rPr>
          <w:rFonts w:ascii="Arial" w:hAnsi="Arial" w:cs="Arial"/>
          <w:color w:val="000000"/>
          <w:sz w:val="22"/>
          <w:szCs w:val="22"/>
        </w:rPr>
        <w:t>Oświadczenie o zachowaniu poufności</w:t>
      </w:r>
      <w:r w:rsidR="006C1D9E"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6C1D9E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5.4</w:t>
      </w:r>
    </w:p>
    <w:p w14:paraId="6712F130" w14:textId="1FC0A985" w:rsidR="00E17D6A" w:rsidRPr="0075566D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ascii="Arial" w:hAnsi="Arial" w:cs="Arial"/>
          <w:color w:val="000000"/>
          <w:sz w:val="22"/>
          <w:szCs w:val="22"/>
        </w:rPr>
      </w:pPr>
      <w:r w:rsidRPr="0075566D">
        <w:rPr>
          <w:rFonts w:ascii="Arial" w:hAnsi="Arial" w:cs="Arial"/>
          <w:color w:val="000000"/>
          <w:sz w:val="22"/>
          <w:szCs w:val="22"/>
        </w:rPr>
        <w:t>Wzór oświadczenia Dostawcy o powierzeniu części lub całości zamówienia</w:t>
      </w:r>
      <w:r w:rsidR="005B39A9" w:rsidRPr="0075566D">
        <w:rPr>
          <w:rFonts w:ascii="Arial" w:hAnsi="Arial" w:cs="Arial"/>
          <w:color w:val="000000"/>
          <w:sz w:val="22"/>
          <w:szCs w:val="22"/>
        </w:rPr>
        <w:t xml:space="preserve"> podwykonawcy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  <w:r w:rsidR="005B39A9" w:rsidRPr="0075566D">
        <w:rPr>
          <w:rFonts w:ascii="Arial" w:hAnsi="Arial" w:cs="Arial"/>
          <w:color w:val="000000"/>
          <w:sz w:val="22"/>
          <w:szCs w:val="22"/>
        </w:rPr>
        <w:t xml:space="preserve">– </w:t>
      </w:r>
      <w:r w:rsidR="005B39A9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7</w:t>
      </w:r>
      <w:r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16FA3D5" w14:textId="3836DCAE" w:rsidR="00722104" w:rsidRPr="0075566D" w:rsidRDefault="00E17D6A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ascii="Arial" w:hAnsi="Arial" w:cs="Arial"/>
          <w:color w:val="000000"/>
          <w:sz w:val="22"/>
          <w:szCs w:val="22"/>
        </w:rPr>
        <w:t xml:space="preserve">Wzór zobowiązania podmiotu udostępniającego zasoby – </w:t>
      </w:r>
      <w:r w:rsidR="005B39A9" w:rsidRPr="0075566D">
        <w:rPr>
          <w:rFonts w:ascii="Arial" w:hAnsi="Arial" w:cs="Arial"/>
          <w:b/>
          <w:bCs/>
          <w:color w:val="000000"/>
          <w:sz w:val="22"/>
          <w:szCs w:val="22"/>
        </w:rPr>
        <w:t>Załącznik nr 8</w:t>
      </w:r>
      <w:r w:rsidR="005B39A9" w:rsidRPr="0075566D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EEC7275" w14:textId="1A6E6CB0" w:rsidR="00B35015" w:rsidRPr="0075566D" w:rsidRDefault="00B35015" w:rsidP="00421304">
      <w:pPr>
        <w:pStyle w:val="Akapitzlist"/>
        <w:numPr>
          <w:ilvl w:val="1"/>
          <w:numId w:val="4"/>
        </w:numPr>
        <w:tabs>
          <w:tab w:val="clear" w:pos="1298"/>
          <w:tab w:val="num" w:pos="993"/>
        </w:tabs>
        <w:spacing w:before="120" w:after="120" w:line="360" w:lineRule="auto"/>
        <w:ind w:left="709" w:hanging="709"/>
        <w:jc w:val="both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</w:t>
      </w:r>
    </w:p>
    <w:p w14:paraId="7700B92B" w14:textId="56BC32C5" w:rsidR="00722104" w:rsidRPr="0075566D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71CCA70C" w14:textId="77777777" w:rsidR="00722104" w:rsidRPr="0075566D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73290A3E" w14:textId="622ED769" w:rsidR="009F5793" w:rsidRPr="0075566D" w:rsidRDefault="009F5793" w:rsidP="00421304">
      <w:pPr>
        <w:pStyle w:val="Nagwek3"/>
        <w:numPr>
          <w:ilvl w:val="0"/>
          <w:numId w:val="13"/>
        </w:numPr>
        <w:spacing w:before="120" w:after="120" w:line="300" w:lineRule="exact"/>
        <w:rPr>
          <w:rFonts w:ascii="Arial" w:hAnsi="Arial" w:cs="Arial"/>
          <w:b/>
          <w:bCs/>
          <w:color w:val="auto"/>
          <w:sz w:val="22"/>
          <w:szCs w:val="22"/>
        </w:rPr>
      </w:pPr>
      <w:bookmarkStart w:id="5" w:name="_Toc182833060"/>
      <w:r w:rsidRPr="007556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Dokumenty handlowe</w:t>
      </w:r>
      <w:bookmarkEnd w:id="5"/>
    </w:p>
    <w:p w14:paraId="7FF054B8" w14:textId="4320495D" w:rsidR="00622E83" w:rsidRPr="0075566D" w:rsidRDefault="00622E83" w:rsidP="00622E83">
      <w:pPr>
        <w:pStyle w:val="Nagwek7"/>
        <w:widowControl w:val="0"/>
        <w:numPr>
          <w:ilvl w:val="0"/>
          <w:numId w:val="30"/>
        </w:numPr>
        <w:tabs>
          <w:tab w:val="clear" w:pos="207"/>
          <w:tab w:val="num" w:pos="360"/>
        </w:tabs>
        <w:spacing w:before="120" w:after="120"/>
        <w:ind w:left="851" w:firstLine="0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75566D">
        <w:rPr>
          <w:rFonts w:ascii="Arial" w:hAnsi="Arial" w:cs="Arial"/>
          <w:b/>
          <w:color w:val="auto"/>
          <w:sz w:val="22"/>
          <w:szCs w:val="22"/>
        </w:rPr>
        <w:t xml:space="preserve">Załącznik nr 6 do Zapytania ofertowego </w:t>
      </w:r>
      <w:r w:rsidRPr="0075566D">
        <w:rPr>
          <w:rFonts w:ascii="Arial" w:hAnsi="Arial" w:cs="Arial"/>
          <w:bCs/>
          <w:color w:val="auto"/>
          <w:sz w:val="22"/>
          <w:szCs w:val="22"/>
        </w:rPr>
        <w:t xml:space="preserve">– Formularz cenowy (plik pdf podpisany)  </w:t>
      </w:r>
      <w:r w:rsidRPr="0075566D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75566D">
        <w:rPr>
          <w:rFonts w:ascii="Arial" w:hAnsi="Arial" w:cs="Arial"/>
          <w:bCs/>
          <w:color w:val="auto"/>
          <w:sz w:val="22"/>
          <w:szCs w:val="22"/>
        </w:rPr>
        <w:t>edytowalny skoroszyt</w:t>
      </w:r>
      <w:r w:rsidRPr="0075566D">
        <w:rPr>
          <w:rFonts w:ascii="Arial" w:hAnsi="Arial" w:cs="Arial"/>
          <w:color w:val="auto"/>
          <w:sz w:val="22"/>
          <w:szCs w:val="22"/>
        </w:rPr>
        <w:t xml:space="preserve"> programu Excel (w wersji zgodnej z podpisanym Formularzem cenowym).</w:t>
      </w:r>
      <w:r w:rsidRPr="0075566D">
        <w:rPr>
          <w:color w:val="auto"/>
          <w:szCs w:val="22"/>
        </w:rPr>
        <w:t xml:space="preserve"> </w:t>
      </w:r>
    </w:p>
    <w:p w14:paraId="6499E4BA" w14:textId="77777777" w:rsidR="00622E83" w:rsidRPr="0075566D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3B351EEE" w14:textId="77777777" w:rsidR="00622E83" w:rsidRPr="0075566D" w:rsidRDefault="00622E83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</w:p>
    <w:p w14:paraId="103E02F8" w14:textId="7EE891FA" w:rsidR="00722104" w:rsidRPr="0075566D" w:rsidRDefault="00722104" w:rsidP="00722104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cs="Arial"/>
          <w:b/>
          <w:color w:val="E36C0A" w:themeColor="accent6" w:themeShade="BF"/>
          <w:sz w:val="22"/>
          <w:szCs w:val="22"/>
          <w:u w:val="single"/>
        </w:rPr>
        <w:t>UWAGA:</w:t>
      </w:r>
    </w:p>
    <w:p w14:paraId="3800F95B" w14:textId="186ADAAC" w:rsidR="00C16A65" w:rsidRPr="0075566D" w:rsidRDefault="00722104" w:rsidP="00C16A65">
      <w:pPr>
        <w:pStyle w:val="Tekstpodstawowy"/>
        <w:spacing w:after="0"/>
        <w:ind w:right="140"/>
        <w:rPr>
          <w:rFonts w:cs="Arial"/>
          <w:b/>
          <w:color w:val="E36C0A" w:themeColor="accent6" w:themeShade="BF"/>
          <w:sz w:val="22"/>
          <w:szCs w:val="22"/>
          <w:u w:val="single"/>
        </w:rPr>
      </w:pPr>
      <w:r w:rsidRPr="0075566D">
        <w:rPr>
          <w:rFonts w:cs="Arial"/>
          <w:b/>
          <w:color w:val="E36C0A" w:themeColor="accent6" w:themeShade="BF"/>
          <w:sz w:val="22"/>
          <w:szCs w:val="22"/>
          <w:u w:val="single"/>
        </w:rPr>
        <w:t>Prosimy o przygotowanie tej części oferty w jednym pliku *.ZIP</w:t>
      </w:r>
    </w:p>
    <w:p w14:paraId="42BA0304" w14:textId="57ECF1B1" w:rsidR="009F5793" w:rsidRPr="0075566D" w:rsidRDefault="009F5793" w:rsidP="00AC29CB">
      <w:pPr>
        <w:spacing w:before="120" w:after="120" w:line="300" w:lineRule="exact"/>
        <w:ind w:right="-1"/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Uwaga!</w:t>
      </w:r>
    </w:p>
    <w:p w14:paraId="751293F4" w14:textId="77777777" w:rsidR="009F5793" w:rsidRPr="0075566D" w:rsidRDefault="009F5793" w:rsidP="00AC29CB">
      <w:pPr>
        <w:spacing w:before="120" w:after="120" w:line="300" w:lineRule="exact"/>
        <w:ind w:right="-1"/>
        <w:jc w:val="both"/>
        <w:rPr>
          <w:rFonts w:cs="Arial"/>
          <w:b/>
          <w:sz w:val="22"/>
          <w:szCs w:val="22"/>
        </w:rPr>
      </w:pPr>
      <w:r w:rsidRPr="0075566D">
        <w:rPr>
          <w:rFonts w:cs="Arial"/>
          <w:b/>
          <w:sz w:val="22"/>
          <w:szCs w:val="22"/>
        </w:rPr>
        <w:t>W przypadku oferty składanej przez Konsorcjum:</w:t>
      </w:r>
    </w:p>
    <w:p w14:paraId="64C3003C" w14:textId="494B8BDD" w:rsidR="009F5793" w:rsidRPr="0075566D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Wymagane jest przedłożenie dokumentów opisanych w pkt. I Dokumenty formalne </w:t>
      </w:r>
      <w:proofErr w:type="spellStart"/>
      <w:r w:rsidRPr="0075566D">
        <w:rPr>
          <w:rFonts w:ascii="Arial" w:hAnsi="Arial" w:cs="Arial"/>
          <w:sz w:val="22"/>
          <w:szCs w:val="22"/>
        </w:rPr>
        <w:t>ppkt</w:t>
      </w:r>
      <w:proofErr w:type="spellEnd"/>
      <w:r w:rsidRPr="0075566D">
        <w:rPr>
          <w:rFonts w:ascii="Arial" w:hAnsi="Arial" w:cs="Arial"/>
          <w:sz w:val="22"/>
          <w:szCs w:val="22"/>
        </w:rPr>
        <w:t>. 1-</w:t>
      </w:r>
      <w:r w:rsidR="00583FAF" w:rsidRPr="0075566D">
        <w:rPr>
          <w:rFonts w:ascii="Arial" w:hAnsi="Arial" w:cs="Arial"/>
          <w:sz w:val="22"/>
          <w:szCs w:val="22"/>
        </w:rPr>
        <w:t>4</w:t>
      </w:r>
      <w:r w:rsidR="00171C20" w:rsidRPr="0075566D">
        <w:rPr>
          <w:rFonts w:ascii="Arial" w:hAnsi="Arial" w:cs="Arial"/>
          <w:sz w:val="22"/>
          <w:szCs w:val="22"/>
        </w:rPr>
        <w:t>, 10, 11 i 12</w:t>
      </w:r>
      <w:r w:rsidRPr="0075566D">
        <w:rPr>
          <w:rFonts w:ascii="Arial" w:hAnsi="Arial" w:cs="Arial"/>
          <w:sz w:val="22"/>
          <w:szCs w:val="22"/>
        </w:rPr>
        <w:t xml:space="preserve"> przez wszystkich uczestników konsorcjum.</w:t>
      </w:r>
    </w:p>
    <w:p w14:paraId="27ECDCBC" w14:textId="7DFD6A76" w:rsidR="009F5793" w:rsidRPr="0075566D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W przypadku konsorcjum wymagane zapytaniem ofertowym dokumenty składają wszyscy uczestnicy konsorcjum, z zastrzeżeniem, że wymagane oświadczenia i deklaracje mogą być złożone przez lidera konsorcjum w imieniu każdego z uczestników konsorcjum</w:t>
      </w:r>
      <w:r w:rsidR="005D1F20" w:rsidRPr="0075566D">
        <w:rPr>
          <w:rFonts w:ascii="Arial" w:hAnsi="Arial" w:cs="Arial"/>
          <w:sz w:val="22"/>
          <w:szCs w:val="22"/>
        </w:rPr>
        <w:t>, z zastrzeżeniem pkt. 1 powyżej.</w:t>
      </w:r>
      <w:r w:rsidRPr="0075566D">
        <w:rPr>
          <w:rFonts w:ascii="Arial" w:hAnsi="Arial" w:cs="Arial"/>
          <w:sz w:val="22"/>
          <w:szCs w:val="22"/>
        </w:rPr>
        <w:t xml:space="preserve"> </w:t>
      </w:r>
    </w:p>
    <w:p w14:paraId="44DCD118" w14:textId="7DEA1EA2" w:rsidR="009F5793" w:rsidRPr="0075566D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Wymagane jest złożenie umowy konsorcjum</w:t>
      </w:r>
      <w:r w:rsidR="003E132D" w:rsidRPr="0075566D">
        <w:rPr>
          <w:rFonts w:ascii="Arial" w:hAnsi="Arial" w:cs="Arial"/>
          <w:sz w:val="22"/>
          <w:szCs w:val="22"/>
        </w:rPr>
        <w:t xml:space="preserve"> – w formie oryginału albo kopii poświadczonej za zgodność </w:t>
      </w:r>
      <w:r w:rsidR="001A7AB4" w:rsidRPr="0075566D">
        <w:rPr>
          <w:rFonts w:ascii="Arial" w:hAnsi="Arial" w:cs="Arial"/>
          <w:sz w:val="22"/>
          <w:szCs w:val="22"/>
        </w:rPr>
        <w:br/>
      </w:r>
      <w:r w:rsidR="003E132D" w:rsidRPr="0075566D">
        <w:rPr>
          <w:rFonts w:ascii="Arial" w:hAnsi="Arial" w:cs="Arial"/>
          <w:sz w:val="22"/>
          <w:szCs w:val="22"/>
        </w:rPr>
        <w:t>z oryginałem przez osobę upoważnioną</w:t>
      </w:r>
      <w:r w:rsidRPr="0075566D">
        <w:rPr>
          <w:rFonts w:ascii="Arial" w:hAnsi="Arial" w:cs="Arial"/>
          <w:sz w:val="22"/>
          <w:szCs w:val="22"/>
        </w:rPr>
        <w:t xml:space="preserve"> (ze zdefiniowanymi obowiązkami konsorcjantów oraz informacją </w:t>
      </w:r>
      <w:r w:rsidR="001A7AB4" w:rsidRPr="0075566D">
        <w:rPr>
          <w:rFonts w:ascii="Arial" w:hAnsi="Arial" w:cs="Arial"/>
          <w:sz w:val="22"/>
          <w:szCs w:val="22"/>
        </w:rPr>
        <w:br/>
      </w:r>
      <w:r w:rsidRPr="0075566D">
        <w:rPr>
          <w:rFonts w:ascii="Arial" w:hAnsi="Arial" w:cs="Arial"/>
          <w:sz w:val="22"/>
          <w:szCs w:val="22"/>
        </w:rPr>
        <w:t xml:space="preserve">o procentowym zaangażowaniu poszczególnych uczestników konsorcjum w łącznej szacunkowej wartości oferty) oraz pełnomocnictwa </w:t>
      </w:r>
      <w:r w:rsidR="003E132D" w:rsidRPr="0075566D">
        <w:rPr>
          <w:rFonts w:ascii="Arial" w:hAnsi="Arial" w:cs="Arial"/>
          <w:sz w:val="22"/>
          <w:szCs w:val="22"/>
        </w:rPr>
        <w:t xml:space="preserve">dla </w:t>
      </w:r>
      <w:r w:rsidRPr="0075566D">
        <w:rPr>
          <w:rFonts w:ascii="Arial" w:hAnsi="Arial" w:cs="Arial"/>
          <w:sz w:val="22"/>
          <w:szCs w:val="22"/>
        </w:rPr>
        <w:t>lidera konsorcjum do reprezentowania pozostałych członków konsorcjum (dopuszcza się udzielenie pełnomocnictwa jednemu z uczestników konsorcjum w umowie konsorcjum).</w:t>
      </w:r>
    </w:p>
    <w:p w14:paraId="3420D867" w14:textId="6425B186" w:rsidR="003E132D" w:rsidRPr="0075566D" w:rsidRDefault="003E132D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Lider konsorcjum ponosi odpowiedzialność za realizację wszystkich formalnych wymagań wobec PSG.</w:t>
      </w:r>
    </w:p>
    <w:p w14:paraId="65E31792" w14:textId="5FD6B772" w:rsidR="009F5793" w:rsidRPr="0075566D" w:rsidRDefault="005D1F20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Informacje</w:t>
      </w:r>
      <w:r w:rsidR="009F5793" w:rsidRPr="0075566D">
        <w:rPr>
          <w:rFonts w:ascii="Arial" w:hAnsi="Arial" w:cs="Arial"/>
          <w:sz w:val="22"/>
          <w:szCs w:val="22"/>
        </w:rPr>
        <w:t xml:space="preserve"> dostarczone przez Oferentów </w:t>
      </w:r>
      <w:r w:rsidRPr="0075566D">
        <w:rPr>
          <w:rFonts w:ascii="Arial" w:hAnsi="Arial" w:cs="Arial"/>
          <w:sz w:val="22"/>
          <w:szCs w:val="22"/>
        </w:rPr>
        <w:t>występujących jako konsorcjum</w:t>
      </w:r>
      <w:r w:rsidR="009F5793" w:rsidRPr="0075566D">
        <w:rPr>
          <w:rFonts w:ascii="Arial" w:hAnsi="Arial" w:cs="Arial"/>
          <w:sz w:val="22"/>
          <w:szCs w:val="22"/>
        </w:rPr>
        <w:t xml:space="preserve">, potwierdzające posiadanie przez nich odpowiedniej i wymaganej wiedzy i doświadczenia, potencjału kadrowego i technicznego oraz sytuacji ekonomicznej i finansowej, podlegają sumowaniu i łącznej ocenie przez </w:t>
      </w:r>
      <w:r w:rsidR="00583FAF" w:rsidRPr="0075566D">
        <w:rPr>
          <w:rFonts w:ascii="Arial" w:hAnsi="Arial" w:cs="Arial"/>
          <w:sz w:val="22"/>
          <w:szCs w:val="22"/>
        </w:rPr>
        <w:t>PSG.</w:t>
      </w:r>
      <w:r w:rsidR="009F5793" w:rsidRPr="0075566D">
        <w:rPr>
          <w:rFonts w:ascii="Arial" w:hAnsi="Arial" w:cs="Arial"/>
          <w:sz w:val="22"/>
          <w:szCs w:val="22"/>
        </w:rPr>
        <w:t xml:space="preserve"> W przypadku wymogu posiadania odpowiednich uprawnień, dopuszcza się możliwość spełnienia ich tylko przez tych członków konsorcjum, którzy będą faktycznie realizować część </w:t>
      </w:r>
      <w:r w:rsidR="00DE783D" w:rsidRPr="0075566D">
        <w:rPr>
          <w:rFonts w:ascii="Arial" w:hAnsi="Arial" w:cs="Arial"/>
          <w:sz w:val="22"/>
          <w:szCs w:val="22"/>
        </w:rPr>
        <w:t>zakresu umowy</w:t>
      </w:r>
      <w:r w:rsidR="009F5793" w:rsidRPr="0075566D">
        <w:rPr>
          <w:rFonts w:ascii="Arial" w:hAnsi="Arial" w:cs="Arial"/>
          <w:sz w:val="22"/>
          <w:szCs w:val="22"/>
        </w:rPr>
        <w:t xml:space="preserve">, do której wykonania wymagane jest posiadanie tych uprawnień.  </w:t>
      </w:r>
    </w:p>
    <w:p w14:paraId="540C24DD" w14:textId="77777777" w:rsidR="009F5793" w:rsidRPr="0075566D" w:rsidRDefault="009F5793" w:rsidP="00421304">
      <w:pPr>
        <w:pStyle w:val="Akapitzlist"/>
        <w:numPr>
          <w:ilvl w:val="3"/>
          <w:numId w:val="5"/>
        </w:numPr>
        <w:spacing w:before="120" w:after="120" w:line="300" w:lineRule="exact"/>
        <w:ind w:left="284" w:right="-1" w:hanging="284"/>
        <w:jc w:val="both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W przypadku konsorcjum weryfikacji finansowej podlegają wszyscy uczestnicy konsorcjum. </w:t>
      </w:r>
    </w:p>
    <w:p w14:paraId="4F876CE8" w14:textId="65B90E5A" w:rsidR="0007580A" w:rsidRPr="0075566D" w:rsidRDefault="009F579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  <w:r w:rsidRPr="0075566D">
        <w:rPr>
          <w:rFonts w:cs="Arial"/>
          <w:b/>
          <w:sz w:val="22"/>
          <w:szCs w:val="22"/>
          <w:u w:val="single"/>
        </w:rPr>
        <w:t>Prosimy o przygotowanie oferty zgodnie z ww. punktami.</w:t>
      </w:r>
      <w:bookmarkStart w:id="6" w:name="_Toc182833061"/>
    </w:p>
    <w:p w14:paraId="04FD0E1A" w14:textId="77777777" w:rsidR="009969C2" w:rsidRPr="0075566D" w:rsidRDefault="009969C2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705E5180" w14:textId="77777777" w:rsidR="00622E83" w:rsidRPr="0075566D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04623E5A" w14:textId="77777777" w:rsidR="00622E83" w:rsidRPr="0075566D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30F771B" w14:textId="77777777" w:rsidR="00622E83" w:rsidRPr="0075566D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18E5446B" w14:textId="77777777" w:rsidR="00622E83" w:rsidRPr="0075566D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42FC5FC3" w14:textId="77777777" w:rsidR="00622E83" w:rsidRPr="0075566D" w:rsidRDefault="00622E83" w:rsidP="00C16A65">
      <w:pPr>
        <w:pStyle w:val="Tekstpodstawowy"/>
        <w:spacing w:before="120" w:line="300" w:lineRule="exact"/>
        <w:ind w:right="140"/>
        <w:rPr>
          <w:rFonts w:cs="Arial"/>
          <w:b/>
          <w:sz w:val="22"/>
          <w:szCs w:val="22"/>
          <w:u w:val="single"/>
        </w:rPr>
      </w:pPr>
    </w:p>
    <w:p w14:paraId="2198B4BB" w14:textId="79397BD8" w:rsidR="00A25D7C" w:rsidRPr="0075566D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r w:rsidRPr="0075566D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ZAŁĄCZNIK Nr 2</w:t>
      </w:r>
      <w:r w:rsidR="00722104" w:rsidRPr="0075566D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22104" w:rsidRPr="0075566D">
        <w:rPr>
          <w:rFonts w:ascii="Arial" w:hAnsi="Arial" w:cs="Arial"/>
          <w:b/>
          <w:color w:val="auto"/>
          <w:sz w:val="22"/>
          <w:szCs w:val="22"/>
        </w:rPr>
        <w:t xml:space="preserve">do </w:t>
      </w:r>
      <w:r w:rsidR="001D3DFF" w:rsidRPr="0075566D">
        <w:rPr>
          <w:rFonts w:ascii="Arial" w:hAnsi="Arial" w:cs="Arial"/>
          <w:b/>
          <w:color w:val="auto"/>
          <w:sz w:val="22"/>
          <w:szCs w:val="22"/>
        </w:rPr>
        <w:t>Z</w:t>
      </w:r>
      <w:r w:rsidR="00722104" w:rsidRPr="0075566D">
        <w:rPr>
          <w:rFonts w:ascii="Arial" w:hAnsi="Arial" w:cs="Arial"/>
          <w:b/>
          <w:color w:val="auto"/>
          <w:sz w:val="22"/>
          <w:szCs w:val="22"/>
        </w:rPr>
        <w:t>apytania ofertowego</w:t>
      </w:r>
      <w:r w:rsidR="00722104" w:rsidRPr="0075566D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1D3DFF" w:rsidRPr="0075566D">
        <w:rPr>
          <w:rFonts w:ascii="Arial" w:hAnsi="Arial" w:cs="Arial"/>
          <w:b/>
          <w:bCs/>
          <w:color w:val="auto"/>
          <w:sz w:val="22"/>
          <w:szCs w:val="22"/>
        </w:rPr>
        <w:t>–</w:t>
      </w:r>
      <w:r w:rsidRPr="0075566D">
        <w:rPr>
          <w:rFonts w:ascii="Arial" w:hAnsi="Arial" w:cs="Arial"/>
          <w:b/>
          <w:bCs/>
          <w:color w:val="auto"/>
          <w:sz w:val="22"/>
          <w:szCs w:val="22"/>
        </w:rPr>
        <w:t xml:space="preserve"> Oświadczenie</w:t>
      </w:r>
      <w:r w:rsidR="001D3DFF" w:rsidRPr="0075566D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431D7" w:rsidRPr="0075566D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75566D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6"/>
    </w:p>
    <w:p w14:paraId="7A5A3EC0" w14:textId="77777777" w:rsidR="00A25D7C" w:rsidRPr="0075566D" w:rsidRDefault="00A25D7C" w:rsidP="00A25D7C">
      <w:pPr>
        <w:jc w:val="right"/>
        <w:rPr>
          <w:rFonts w:cs="Arial"/>
          <w:b/>
          <w:sz w:val="22"/>
          <w:szCs w:val="22"/>
        </w:rPr>
      </w:pPr>
    </w:p>
    <w:p w14:paraId="73263D43" w14:textId="77777777" w:rsidR="00A25D7C" w:rsidRPr="0075566D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65D79F1B" w14:textId="77777777" w:rsidR="009969C2" w:rsidRPr="0075566D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3B5A29F1" w14:textId="77777777" w:rsidR="009969C2" w:rsidRPr="0075566D" w:rsidRDefault="009969C2" w:rsidP="00A25D7C">
      <w:pPr>
        <w:jc w:val="center"/>
        <w:rPr>
          <w:rFonts w:cs="Arial"/>
          <w:b/>
          <w:sz w:val="22"/>
          <w:szCs w:val="22"/>
        </w:rPr>
      </w:pPr>
    </w:p>
    <w:p w14:paraId="1D093ABD" w14:textId="77777777" w:rsidR="00A25D7C" w:rsidRPr="0075566D" w:rsidRDefault="00A25D7C" w:rsidP="00A25D7C">
      <w:pPr>
        <w:jc w:val="center"/>
        <w:rPr>
          <w:rFonts w:cs="Arial"/>
          <w:b/>
          <w:sz w:val="22"/>
          <w:szCs w:val="22"/>
        </w:rPr>
      </w:pPr>
      <w:r w:rsidRPr="0075566D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75566D" w:rsidRDefault="00A25D7C" w:rsidP="00A25D7C">
      <w:pPr>
        <w:jc w:val="center"/>
        <w:rPr>
          <w:rFonts w:cs="Arial"/>
          <w:b/>
          <w:sz w:val="22"/>
          <w:szCs w:val="22"/>
        </w:rPr>
      </w:pPr>
      <w:r w:rsidRPr="0075566D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75566D" w:rsidRDefault="00A25D7C" w:rsidP="00A25D7C">
      <w:pPr>
        <w:jc w:val="center"/>
        <w:rPr>
          <w:rFonts w:cs="Arial"/>
          <w:b/>
          <w:sz w:val="22"/>
          <w:szCs w:val="22"/>
        </w:rPr>
      </w:pPr>
    </w:p>
    <w:p w14:paraId="421552AC" w14:textId="77777777" w:rsidR="00A25D7C" w:rsidRPr="0075566D" w:rsidRDefault="00A25D7C" w:rsidP="00A25D7C">
      <w:pPr>
        <w:jc w:val="center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ab/>
      </w:r>
      <w:r w:rsidRPr="0075566D">
        <w:rPr>
          <w:rFonts w:cs="Arial"/>
          <w:sz w:val="22"/>
          <w:szCs w:val="22"/>
        </w:rPr>
        <w:tab/>
      </w:r>
      <w:r w:rsidRPr="0075566D">
        <w:rPr>
          <w:rFonts w:cs="Arial"/>
          <w:sz w:val="22"/>
          <w:szCs w:val="22"/>
        </w:rPr>
        <w:tab/>
      </w:r>
      <w:r w:rsidRPr="0075566D">
        <w:rPr>
          <w:rFonts w:cs="Arial"/>
          <w:sz w:val="22"/>
          <w:szCs w:val="22"/>
        </w:rPr>
        <w:tab/>
      </w:r>
    </w:p>
    <w:p w14:paraId="246D97F4" w14:textId="77777777" w:rsidR="00C16A65" w:rsidRPr="0075566D" w:rsidRDefault="00C16A65" w:rsidP="00C16A65">
      <w:pPr>
        <w:ind w:left="360"/>
        <w:rPr>
          <w:rFonts w:cs="Arial"/>
          <w:iCs/>
          <w:sz w:val="22"/>
          <w:szCs w:val="22"/>
        </w:rPr>
      </w:pPr>
      <w:r w:rsidRPr="0075566D">
        <w:rPr>
          <w:rFonts w:cs="Arial"/>
          <w:iCs/>
          <w:sz w:val="22"/>
          <w:szCs w:val="22"/>
        </w:rPr>
        <w:t xml:space="preserve">Działając w imieniu oraz na rzecz Oferenta </w:t>
      </w:r>
      <w:bookmarkStart w:id="7" w:name="_Hlk229142309"/>
      <w:r w:rsidRPr="0075566D">
        <w:rPr>
          <w:rFonts w:cs="Arial"/>
          <w:iCs/>
          <w:sz w:val="22"/>
          <w:szCs w:val="22"/>
        </w:rPr>
        <w:t>(</w:t>
      </w:r>
      <w:r w:rsidRPr="0075566D">
        <w:rPr>
          <w:rFonts w:cs="Arial"/>
          <w:bCs/>
          <w:iCs/>
          <w:sz w:val="22"/>
          <w:szCs w:val="22"/>
        </w:rPr>
        <w:t>firma spółki, działalność gospodarcza prowadzona pod firmą)</w:t>
      </w:r>
    </w:p>
    <w:p w14:paraId="1B6B202B" w14:textId="77777777" w:rsidR="00C16A65" w:rsidRPr="0075566D" w:rsidRDefault="00C16A65" w:rsidP="00C16A65">
      <w:pPr>
        <w:rPr>
          <w:rFonts w:cs="Arial"/>
          <w:iCs/>
          <w:sz w:val="22"/>
          <w:szCs w:val="22"/>
        </w:rPr>
      </w:pPr>
    </w:p>
    <w:p w14:paraId="77BDD1C2" w14:textId="77777777" w:rsidR="00C16A65" w:rsidRPr="0075566D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75566D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p w14:paraId="4824EBE6" w14:textId="77777777" w:rsidR="00C16A65" w:rsidRPr="0075566D" w:rsidRDefault="00C16A65" w:rsidP="00C16A65">
      <w:pPr>
        <w:widowControl w:val="0"/>
        <w:adjustRightInd w:val="0"/>
        <w:spacing w:after="120" w:line="360" w:lineRule="auto"/>
        <w:ind w:left="360"/>
        <w:jc w:val="both"/>
        <w:textAlignment w:val="baseline"/>
        <w:rPr>
          <w:rFonts w:cs="Arial"/>
          <w:sz w:val="22"/>
          <w:szCs w:val="22"/>
          <w:lang w:eastAsia="en-US"/>
        </w:rPr>
      </w:pPr>
      <w:r w:rsidRPr="0075566D">
        <w:rPr>
          <w:rFonts w:cs="Arial"/>
          <w:sz w:val="22"/>
          <w:szCs w:val="22"/>
          <w:lang w:eastAsia="en-US"/>
        </w:rPr>
        <w:t>…………………………………………………………………………………………………………..</w:t>
      </w:r>
    </w:p>
    <w:bookmarkEnd w:id="7"/>
    <w:p w14:paraId="4B7AAA19" w14:textId="77777777" w:rsidR="00C16A65" w:rsidRPr="0075566D" w:rsidRDefault="00C16A65" w:rsidP="00C16A65">
      <w:pPr>
        <w:rPr>
          <w:rFonts w:cs="Arial"/>
          <w:bCs/>
          <w:iCs/>
          <w:sz w:val="22"/>
          <w:szCs w:val="22"/>
        </w:rPr>
      </w:pPr>
    </w:p>
    <w:p w14:paraId="3BDC6F3A" w14:textId="77777777" w:rsidR="00C16A65" w:rsidRPr="0075566D" w:rsidRDefault="00C16A65" w:rsidP="00C16A65">
      <w:pPr>
        <w:ind w:left="360"/>
        <w:jc w:val="both"/>
        <w:rPr>
          <w:rFonts w:cs="Arial"/>
          <w:bCs/>
          <w:iCs/>
          <w:sz w:val="22"/>
          <w:szCs w:val="22"/>
        </w:rPr>
      </w:pPr>
      <w:r w:rsidRPr="0075566D">
        <w:rPr>
          <w:rFonts w:cs="Arial"/>
          <w:bCs/>
          <w:iCs/>
          <w:sz w:val="22"/>
          <w:szCs w:val="22"/>
        </w:rPr>
        <w:t xml:space="preserve">Osoba/y do kontaktu, upoważniona/e do </w:t>
      </w:r>
      <w:r w:rsidRPr="0075566D">
        <w:rPr>
          <w:rFonts w:cs="Arial"/>
          <w:bCs/>
          <w:iCs/>
          <w:sz w:val="22"/>
          <w:szCs w:val="22"/>
          <w:u w:val="single"/>
        </w:rPr>
        <w:t>prowadzenia negocjacji</w:t>
      </w:r>
      <w:r w:rsidRPr="0075566D">
        <w:rPr>
          <w:rFonts w:cs="Arial"/>
          <w:bCs/>
          <w:iCs/>
          <w:sz w:val="22"/>
          <w:szCs w:val="22"/>
        </w:rPr>
        <w:t>, aktualizacji oferty i prowadzenia korespondencji na Connect (jeżeli umocowanie nie wynika z KRS/CEIDG – należy dołączyć stosowne pełnomocnictwo):</w:t>
      </w:r>
    </w:p>
    <w:p w14:paraId="12A3DE5D" w14:textId="77777777" w:rsidR="00C16A65" w:rsidRPr="0075566D" w:rsidRDefault="00C16A65" w:rsidP="00C16A65">
      <w:pPr>
        <w:ind w:left="360"/>
        <w:rPr>
          <w:rFonts w:cs="Arial"/>
          <w:bCs/>
          <w:iCs/>
          <w:sz w:val="22"/>
          <w:szCs w:val="22"/>
        </w:rPr>
      </w:pPr>
    </w:p>
    <w:p w14:paraId="3396448B" w14:textId="77777777" w:rsidR="00C16A65" w:rsidRPr="0075566D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75566D">
        <w:rPr>
          <w:rFonts w:cs="Arial"/>
          <w:bCs/>
          <w:color w:val="000000" w:themeColor="text1"/>
          <w:sz w:val="22"/>
          <w:szCs w:val="22"/>
        </w:rPr>
        <w:t>Imię i nazwisko: ………………………………..</w:t>
      </w:r>
    </w:p>
    <w:p w14:paraId="26D04929" w14:textId="77777777" w:rsidR="00C16A65" w:rsidRPr="0075566D" w:rsidRDefault="00C16A65" w:rsidP="00C16A65">
      <w:pPr>
        <w:pStyle w:val="Tekstpodstawowy"/>
        <w:ind w:firstLine="378"/>
        <w:rPr>
          <w:rFonts w:cs="Arial"/>
          <w:bCs/>
          <w:color w:val="000000" w:themeColor="text1"/>
          <w:sz w:val="22"/>
          <w:szCs w:val="22"/>
        </w:rPr>
      </w:pPr>
      <w:r w:rsidRPr="0075566D">
        <w:rPr>
          <w:rFonts w:cs="Arial"/>
          <w:bCs/>
          <w:color w:val="000000" w:themeColor="text1"/>
          <w:sz w:val="22"/>
          <w:szCs w:val="22"/>
        </w:rPr>
        <w:t>tel.: ………………………………..</w:t>
      </w:r>
    </w:p>
    <w:p w14:paraId="1F937A5F" w14:textId="77777777" w:rsidR="00C16A65" w:rsidRPr="0075566D" w:rsidRDefault="00C16A65" w:rsidP="00C16A65">
      <w:pPr>
        <w:ind w:firstLine="378"/>
        <w:rPr>
          <w:rFonts w:cs="Arial"/>
          <w:bCs/>
          <w:iCs/>
          <w:sz w:val="22"/>
          <w:szCs w:val="22"/>
        </w:rPr>
      </w:pPr>
      <w:r w:rsidRPr="0075566D">
        <w:rPr>
          <w:rFonts w:cs="Arial"/>
          <w:bCs/>
          <w:color w:val="000000" w:themeColor="text1"/>
          <w:sz w:val="22"/>
          <w:szCs w:val="22"/>
        </w:rPr>
        <w:t>e</w:t>
      </w:r>
      <w:r w:rsidRPr="0075566D">
        <w:rPr>
          <w:rFonts w:ascii="Cambria Math" w:hAnsi="Cambria Math" w:cs="Cambria Math"/>
          <w:bCs/>
          <w:color w:val="000000" w:themeColor="text1"/>
          <w:sz w:val="22"/>
          <w:szCs w:val="22"/>
        </w:rPr>
        <w:t>‑</w:t>
      </w:r>
      <w:r w:rsidRPr="0075566D">
        <w:rPr>
          <w:rFonts w:cs="Arial"/>
          <w:bCs/>
          <w:color w:val="000000" w:themeColor="text1"/>
          <w:sz w:val="22"/>
          <w:szCs w:val="22"/>
        </w:rPr>
        <w:t>mail: ………………………………..</w:t>
      </w:r>
    </w:p>
    <w:p w14:paraId="77CA4522" w14:textId="77777777" w:rsidR="00C16A65" w:rsidRPr="0075566D" w:rsidRDefault="00C16A65" w:rsidP="00C16A65">
      <w:pPr>
        <w:ind w:firstLine="360"/>
        <w:rPr>
          <w:rFonts w:cs="Arial"/>
          <w:bCs/>
          <w:iCs/>
          <w:sz w:val="22"/>
          <w:szCs w:val="22"/>
        </w:rPr>
      </w:pPr>
    </w:p>
    <w:p w14:paraId="25CB1327" w14:textId="77777777" w:rsidR="00C16A65" w:rsidRPr="0075566D" w:rsidRDefault="00C16A65" w:rsidP="00C16A65">
      <w:pPr>
        <w:rPr>
          <w:rFonts w:cs="Arial"/>
          <w:bCs/>
          <w:iCs/>
          <w:sz w:val="22"/>
          <w:szCs w:val="22"/>
        </w:rPr>
      </w:pPr>
    </w:p>
    <w:p w14:paraId="7AAA84EC" w14:textId="77777777" w:rsidR="00C16A65" w:rsidRPr="0075566D" w:rsidRDefault="00C16A65" w:rsidP="00C16A65">
      <w:pPr>
        <w:ind w:firstLine="360"/>
        <w:jc w:val="center"/>
        <w:rPr>
          <w:rFonts w:cs="Arial"/>
          <w:bCs/>
          <w:iCs/>
          <w:sz w:val="22"/>
          <w:szCs w:val="22"/>
        </w:rPr>
      </w:pPr>
      <w:r w:rsidRPr="0075566D">
        <w:rPr>
          <w:rFonts w:cs="Arial"/>
          <w:bCs/>
          <w:iCs/>
          <w:sz w:val="22"/>
          <w:szCs w:val="22"/>
        </w:rPr>
        <w:t>oświadczam/-y, że Oferent:</w:t>
      </w:r>
    </w:p>
    <w:p w14:paraId="7ABA560E" w14:textId="77777777" w:rsidR="00C16A65" w:rsidRPr="0075566D" w:rsidRDefault="00C16A65" w:rsidP="00C16A65">
      <w:pPr>
        <w:rPr>
          <w:rFonts w:cs="Arial"/>
          <w:iCs/>
          <w:sz w:val="22"/>
          <w:szCs w:val="22"/>
        </w:rPr>
      </w:pPr>
    </w:p>
    <w:p w14:paraId="59844EE5" w14:textId="77777777" w:rsidR="00C16A65" w:rsidRPr="0075566D" w:rsidRDefault="00C16A65" w:rsidP="00C16A65">
      <w:pPr>
        <w:numPr>
          <w:ilvl w:val="0"/>
          <w:numId w:val="7"/>
        </w:numPr>
        <w:tabs>
          <w:tab w:val="clear" w:pos="1800"/>
          <w:tab w:val="num" w:pos="928"/>
        </w:tabs>
        <w:ind w:left="426" w:hanging="342"/>
        <w:jc w:val="both"/>
        <w:rPr>
          <w:rFonts w:eastAsia="Calibri" w:cs="Arial"/>
          <w:bCs/>
          <w:sz w:val="22"/>
          <w:szCs w:val="22"/>
        </w:rPr>
      </w:pPr>
      <w:r w:rsidRPr="0075566D">
        <w:rPr>
          <w:rFonts w:eastAsia="Calibri" w:cs="Arial"/>
          <w:bCs/>
          <w:sz w:val="22"/>
          <w:szCs w:val="22"/>
        </w:rPr>
        <w:t>składa ofertę</w:t>
      </w:r>
      <w:r w:rsidRPr="0075566D">
        <w:rPr>
          <w:rFonts w:eastAsia="Calibri" w:cs="Arial"/>
          <w:bCs/>
          <w:sz w:val="22"/>
          <w:szCs w:val="22"/>
          <w:vertAlign w:val="superscript"/>
        </w:rPr>
        <w:footnoteReference w:id="4"/>
      </w:r>
      <w:r w:rsidRPr="0075566D">
        <w:rPr>
          <w:rFonts w:eastAsia="Calibri" w:cs="Arial"/>
          <w:bCs/>
          <w:sz w:val="22"/>
          <w:szCs w:val="22"/>
        </w:rPr>
        <w:t>:</w:t>
      </w:r>
    </w:p>
    <w:p w14:paraId="43D3921D" w14:textId="77777777" w:rsidR="00C16A65" w:rsidRPr="0075566D" w:rsidRDefault="00C16A65" w:rsidP="00C16A65">
      <w:pPr>
        <w:tabs>
          <w:tab w:val="num" w:pos="928"/>
        </w:tabs>
        <w:ind w:left="709"/>
        <w:jc w:val="both"/>
        <w:rPr>
          <w:rFonts w:eastAsia="Calibri" w:cs="Arial"/>
          <w:b/>
          <w:sz w:val="22"/>
          <w:szCs w:val="22"/>
        </w:rPr>
      </w:pPr>
    </w:p>
    <w:p w14:paraId="26994418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566D">
        <w:rPr>
          <w:rFonts w:ascii="Cambria Math" w:eastAsia="Calibri" w:hAnsi="Cambria Math" w:cs="Cambria Math"/>
          <w:b/>
          <w:bCs/>
          <w:sz w:val="22"/>
          <w:szCs w:val="22"/>
        </w:rPr>
        <w:t>⎕</w:t>
      </w:r>
      <w:r w:rsidRPr="0075566D">
        <w:rPr>
          <w:rFonts w:eastAsia="Calibri" w:cs="Arial"/>
          <w:sz w:val="22"/>
          <w:szCs w:val="22"/>
        </w:rPr>
        <w:t xml:space="preserve"> </w:t>
      </w:r>
      <w:r w:rsidRPr="0075566D">
        <w:rPr>
          <w:rFonts w:eastAsia="Calibri" w:cs="Arial"/>
          <w:b/>
          <w:bCs/>
          <w:sz w:val="22"/>
          <w:szCs w:val="22"/>
        </w:rPr>
        <w:t>SAMODZIELNIE</w:t>
      </w:r>
    </w:p>
    <w:p w14:paraId="60D61339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(firma spółki, działalność gospodarcza prowadzona pod firmą)</w:t>
      </w:r>
    </w:p>
    <w:p w14:paraId="0FAC6EFE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652AAE5C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316FE015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8" w:name="_Hlk229142846"/>
      <w:r w:rsidRPr="0075566D">
        <w:rPr>
          <w:rFonts w:eastAsia="Calibri" w:cs="Arial"/>
          <w:sz w:val="22"/>
          <w:szCs w:val="22"/>
        </w:rPr>
        <w:t>Siedziba:</w:t>
      </w:r>
    </w:p>
    <w:p w14:paraId="2BF4453F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…………………………………………………………………………………………………………..</w:t>
      </w:r>
    </w:p>
    <w:p w14:paraId="55113D87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  <w:bookmarkStart w:id="9" w:name="_Hlk229142888"/>
      <w:bookmarkStart w:id="10" w:name="_Hlk229143078"/>
      <w:r w:rsidRPr="0075566D">
        <w:rPr>
          <w:rFonts w:eastAsia="Calibri" w:cs="Arial"/>
          <w:sz w:val="22"/>
          <w:szCs w:val="22"/>
        </w:rPr>
        <w:t>NIP:</w:t>
      </w:r>
      <w:bookmarkStart w:id="11" w:name="_Hlk229142979"/>
      <w:r w:rsidRPr="0075566D">
        <w:rPr>
          <w:rFonts w:eastAsia="Calibri" w:cs="Arial"/>
          <w:sz w:val="22"/>
          <w:szCs w:val="22"/>
        </w:rPr>
        <w:t>.............................................................</w:t>
      </w:r>
      <w:bookmarkEnd w:id="11"/>
      <w:r w:rsidRPr="0075566D">
        <w:rPr>
          <w:rFonts w:eastAsia="Calibri" w:cs="Arial"/>
          <w:sz w:val="22"/>
          <w:szCs w:val="22"/>
        </w:rPr>
        <w:t>.</w:t>
      </w:r>
      <w:bookmarkEnd w:id="8"/>
      <w:bookmarkEnd w:id="9"/>
      <w:r w:rsidRPr="0075566D">
        <w:rPr>
          <w:rFonts w:eastAsia="Calibri" w:cs="Arial"/>
          <w:sz w:val="22"/>
          <w:szCs w:val="22"/>
        </w:rPr>
        <w:t>REGON: .............................................................</w:t>
      </w:r>
    </w:p>
    <w:bookmarkEnd w:id="10"/>
    <w:p w14:paraId="1172545D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sz w:val="22"/>
          <w:szCs w:val="22"/>
        </w:rPr>
      </w:pPr>
    </w:p>
    <w:p w14:paraId="6A1B31F9" w14:textId="77777777" w:rsidR="00C16A65" w:rsidRPr="0075566D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bookmarkStart w:id="12" w:name="_Hlk229143261"/>
      <w:r w:rsidRPr="0075566D">
        <w:rPr>
          <w:rFonts w:eastAsia="Calibri" w:cs="Arial"/>
          <w:sz w:val="22"/>
          <w:szCs w:val="22"/>
        </w:rPr>
        <w:t>Rejestracja VAT-UE w innym kraju niż Polska:</w:t>
      </w:r>
    </w:p>
    <w:p w14:paraId="30591485" w14:textId="77777777" w:rsidR="00C16A65" w:rsidRPr="0075566D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5566D">
        <w:rPr>
          <w:rFonts w:ascii="Segoe UI Symbol" w:eastAsia="Calibri" w:hAnsi="Segoe UI Symbol" w:cs="Segoe UI Symbol"/>
          <w:sz w:val="22"/>
          <w:szCs w:val="22"/>
        </w:rPr>
        <w:t>☐</w:t>
      </w:r>
      <w:r w:rsidRPr="0075566D">
        <w:rPr>
          <w:rFonts w:eastAsia="Calibri" w:cs="Arial"/>
          <w:sz w:val="22"/>
          <w:szCs w:val="22"/>
        </w:rPr>
        <w:t xml:space="preserve"> Tak, kraj rejestracji ……………………….., numer VAT-UE ……………………………………</w:t>
      </w:r>
    </w:p>
    <w:p w14:paraId="6474FDD8" w14:textId="77777777" w:rsidR="00C16A65" w:rsidRPr="0075566D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5566D">
        <w:rPr>
          <w:rFonts w:ascii="Segoe UI Symbol" w:eastAsia="Calibri" w:hAnsi="Segoe UI Symbol" w:cs="Segoe UI Symbol"/>
          <w:sz w:val="22"/>
          <w:szCs w:val="22"/>
        </w:rPr>
        <w:t>☐</w:t>
      </w:r>
      <w:r w:rsidRPr="0075566D">
        <w:rPr>
          <w:rFonts w:eastAsia="Calibri" w:cs="Arial"/>
          <w:sz w:val="22"/>
          <w:szCs w:val="22"/>
        </w:rPr>
        <w:t xml:space="preserve"> Nie </w:t>
      </w:r>
    </w:p>
    <w:p w14:paraId="773B24E7" w14:textId="77777777" w:rsidR="00C16A65" w:rsidRPr="0075566D" w:rsidRDefault="00C16A65" w:rsidP="00C16A65">
      <w:pPr>
        <w:ind w:left="709" w:hanging="284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Numer VAT (VIES) – dotyczy podmiotów zagranicznych: ………………………………………</w:t>
      </w:r>
    </w:p>
    <w:bookmarkEnd w:id="12"/>
    <w:p w14:paraId="33039F2A" w14:textId="77777777" w:rsidR="00C16A65" w:rsidRPr="0075566D" w:rsidRDefault="00C16A65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7FB60FFB" w14:textId="77777777" w:rsidR="009969C2" w:rsidRPr="0075566D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61416728" w14:textId="77777777" w:rsidR="009969C2" w:rsidRPr="0075566D" w:rsidRDefault="009969C2" w:rsidP="00C16A65">
      <w:pPr>
        <w:spacing w:line="360" w:lineRule="auto"/>
        <w:jc w:val="both"/>
        <w:rPr>
          <w:rFonts w:eastAsia="Calibri" w:cs="Arial"/>
          <w:sz w:val="22"/>
          <w:szCs w:val="22"/>
        </w:rPr>
      </w:pPr>
    </w:p>
    <w:p w14:paraId="2CFDE1CE" w14:textId="77777777" w:rsidR="00C16A65" w:rsidRPr="0075566D" w:rsidRDefault="00C16A65" w:rsidP="00C16A65">
      <w:pPr>
        <w:spacing w:line="360" w:lineRule="auto"/>
        <w:ind w:left="709" w:hanging="283"/>
        <w:jc w:val="both"/>
        <w:rPr>
          <w:rFonts w:eastAsia="Calibri" w:cs="Arial"/>
          <w:b/>
          <w:bCs/>
          <w:sz w:val="22"/>
          <w:szCs w:val="22"/>
        </w:rPr>
      </w:pPr>
      <w:r w:rsidRPr="0075566D">
        <w:rPr>
          <w:rFonts w:ascii="Cambria Math" w:eastAsia="Calibri" w:hAnsi="Cambria Math" w:cs="Cambria Math"/>
          <w:b/>
          <w:bCs/>
          <w:sz w:val="22"/>
          <w:szCs w:val="22"/>
        </w:rPr>
        <w:lastRenderedPageBreak/>
        <w:t>⎕</w:t>
      </w:r>
      <w:r w:rsidRPr="0075566D">
        <w:rPr>
          <w:rFonts w:eastAsia="Calibri" w:cs="Arial"/>
          <w:sz w:val="22"/>
          <w:szCs w:val="22"/>
        </w:rPr>
        <w:t xml:space="preserve"> </w:t>
      </w:r>
      <w:r w:rsidRPr="0075566D">
        <w:rPr>
          <w:rFonts w:eastAsia="Calibri" w:cs="Arial"/>
          <w:b/>
          <w:bCs/>
          <w:sz w:val="22"/>
          <w:szCs w:val="22"/>
        </w:rPr>
        <w:t>JAKO KONSORCJUM, W KTÓREGO SKŁAD WCHODZĄ:</w:t>
      </w:r>
    </w:p>
    <w:p w14:paraId="22CC639F" w14:textId="77777777" w:rsidR="00C16A65" w:rsidRPr="0075566D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75566D">
        <w:rPr>
          <w:rFonts w:ascii="Arial" w:hAnsi="Arial" w:cs="Arial"/>
          <w:sz w:val="22"/>
          <w:szCs w:val="22"/>
          <w:u w:val="single"/>
        </w:rPr>
        <w:t xml:space="preserve">Lider: </w:t>
      </w:r>
    </w:p>
    <w:p w14:paraId="16167EB1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3" w:name="_Hlk229143170"/>
      <w:r w:rsidRPr="0075566D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bookmarkEnd w:id="13"/>
    <w:p w14:paraId="7806FB0E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EDA2F1D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………………………………………………………………………………………............</w:t>
      </w:r>
    </w:p>
    <w:p w14:paraId="534E3C15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7B63D594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40059ACF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210BD69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bookmarkStart w:id="14" w:name="_Hlk229143203"/>
      <w:r w:rsidRPr="0075566D">
        <w:rPr>
          <w:rFonts w:ascii="Arial" w:hAnsi="Arial" w:cs="Arial"/>
          <w:sz w:val="22"/>
          <w:szCs w:val="22"/>
        </w:rPr>
        <w:t>Siedziba:</w:t>
      </w:r>
    </w:p>
    <w:p w14:paraId="473F2030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5BC2B05F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6F50BAB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11CD9330" w14:textId="77777777" w:rsidR="00C16A65" w:rsidRPr="0075566D" w:rsidRDefault="00C16A65" w:rsidP="00C16A65">
      <w:pPr>
        <w:rPr>
          <w:rFonts w:cs="Arial"/>
          <w:sz w:val="22"/>
          <w:szCs w:val="22"/>
        </w:rPr>
      </w:pPr>
    </w:p>
    <w:p w14:paraId="169459C7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bookmarkEnd w:id="14"/>
    <w:p w14:paraId="5444E9C1" w14:textId="77777777" w:rsidR="00C16A65" w:rsidRPr="0075566D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72C86F5F" w14:textId="77777777" w:rsidR="00C16A65" w:rsidRPr="0075566D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bookmarkStart w:id="15" w:name="_Hlk229143364"/>
      <w:r w:rsidRPr="0075566D">
        <w:rPr>
          <w:rFonts w:cs="Arial"/>
          <w:bCs/>
          <w:color w:val="000000"/>
          <w:sz w:val="22"/>
          <w:szCs w:val="22"/>
        </w:rPr>
        <w:t>Rejestracja VAT-UE w innym kraju niż Polska:</w:t>
      </w:r>
    </w:p>
    <w:p w14:paraId="0E657CB0" w14:textId="77777777" w:rsidR="00C16A65" w:rsidRPr="0075566D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5566D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75566D">
        <w:rPr>
          <w:rFonts w:cs="Arial"/>
          <w:bCs/>
          <w:color w:val="000000"/>
          <w:sz w:val="22"/>
          <w:szCs w:val="22"/>
        </w:rPr>
        <w:t xml:space="preserve"> Tak, kraj rejestracji ……………………….., numer VAT-UE ………………………</w:t>
      </w:r>
    </w:p>
    <w:p w14:paraId="666D1213" w14:textId="77777777" w:rsidR="00C16A65" w:rsidRPr="0075566D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5566D">
        <w:rPr>
          <w:rFonts w:ascii="Segoe UI Symbol" w:hAnsi="Segoe UI Symbol" w:cs="Segoe UI Symbol"/>
          <w:bCs/>
          <w:color w:val="000000"/>
          <w:sz w:val="22"/>
          <w:szCs w:val="22"/>
        </w:rPr>
        <w:t>☐</w:t>
      </w:r>
      <w:r w:rsidRPr="0075566D">
        <w:rPr>
          <w:rFonts w:cs="Arial"/>
          <w:bCs/>
          <w:color w:val="000000"/>
          <w:sz w:val="22"/>
          <w:szCs w:val="22"/>
        </w:rPr>
        <w:t xml:space="preserve"> Nie </w:t>
      </w:r>
    </w:p>
    <w:p w14:paraId="015B4E34" w14:textId="77777777" w:rsidR="00C16A65" w:rsidRPr="0075566D" w:rsidRDefault="00C16A65" w:rsidP="00C16A65">
      <w:pPr>
        <w:ind w:left="1287"/>
        <w:rPr>
          <w:rFonts w:cs="Arial"/>
          <w:bCs/>
          <w:color w:val="000000"/>
          <w:sz w:val="22"/>
          <w:szCs w:val="22"/>
        </w:rPr>
      </w:pPr>
      <w:r w:rsidRPr="0075566D">
        <w:rPr>
          <w:rFonts w:cs="Arial"/>
          <w:bCs/>
          <w:color w:val="000000"/>
          <w:sz w:val="22"/>
          <w:szCs w:val="22"/>
        </w:rPr>
        <w:t>Numer VAT (VIES) – dotyczy podmiotów zagranicznych: ……..……………………</w:t>
      </w:r>
    </w:p>
    <w:bookmarkEnd w:id="15"/>
    <w:p w14:paraId="26D3D890" w14:textId="77777777" w:rsidR="00C16A65" w:rsidRPr="0075566D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2827E495" w14:textId="77777777" w:rsidR="00C16A65" w:rsidRPr="0075566D" w:rsidRDefault="00C16A65" w:rsidP="00C16A65">
      <w:pPr>
        <w:rPr>
          <w:rFonts w:cs="Arial"/>
          <w:bCs/>
          <w:color w:val="000000"/>
          <w:sz w:val="22"/>
          <w:szCs w:val="22"/>
        </w:rPr>
      </w:pPr>
    </w:p>
    <w:p w14:paraId="1D78E60F" w14:textId="77777777" w:rsidR="00C16A65" w:rsidRPr="0075566D" w:rsidRDefault="00C16A65" w:rsidP="00C16A65">
      <w:pPr>
        <w:pStyle w:val="Akapitzlist"/>
        <w:numPr>
          <w:ilvl w:val="0"/>
          <w:numId w:val="27"/>
        </w:numPr>
        <w:rPr>
          <w:rFonts w:ascii="Arial" w:hAnsi="Arial" w:cs="Arial"/>
          <w:sz w:val="22"/>
          <w:szCs w:val="22"/>
          <w:u w:val="single"/>
        </w:rPr>
      </w:pPr>
      <w:r w:rsidRPr="0075566D">
        <w:rPr>
          <w:rFonts w:ascii="Arial" w:hAnsi="Arial" w:cs="Arial"/>
          <w:sz w:val="22"/>
          <w:szCs w:val="22"/>
          <w:u w:val="single"/>
        </w:rPr>
        <w:t xml:space="preserve">Członkowie: </w:t>
      </w:r>
    </w:p>
    <w:p w14:paraId="421E98F1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(firma spółki, działalność gospodarcza prowadzona pod firmą)</w:t>
      </w:r>
    </w:p>
    <w:p w14:paraId="2ADE1C52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25F151F4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……………………………………………………………………………….......................</w:t>
      </w:r>
    </w:p>
    <w:p w14:paraId="35E1C127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0BBC1E5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2E0A4808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B7A2C94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Siedziba:</w:t>
      </w:r>
    </w:p>
    <w:p w14:paraId="790D0327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………………………………………………………………………………………………..</w:t>
      </w:r>
    </w:p>
    <w:p w14:paraId="033EE3C3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1EB4553B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736846B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182A807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NIP:..............................................................REGON: ...............................................</w:t>
      </w:r>
    </w:p>
    <w:p w14:paraId="1C75065D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5081CDE3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Rejestracja VAT-UE w innym kraju niż Polska:</w:t>
      </w:r>
    </w:p>
    <w:p w14:paraId="1EC46ED5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Segoe UI Symbol" w:hAnsi="Segoe UI Symbol" w:cs="Segoe UI Symbol"/>
          <w:sz w:val="22"/>
          <w:szCs w:val="22"/>
        </w:rPr>
        <w:t>☐</w:t>
      </w:r>
      <w:r w:rsidRPr="0075566D">
        <w:rPr>
          <w:rFonts w:ascii="Arial" w:hAnsi="Arial" w:cs="Arial"/>
          <w:sz w:val="22"/>
          <w:szCs w:val="22"/>
        </w:rPr>
        <w:t xml:space="preserve"> Tak, kraj rejestracji ……………………….., numer VAT-UE ………………………</w:t>
      </w:r>
    </w:p>
    <w:p w14:paraId="70DCB466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Segoe UI Symbol" w:hAnsi="Segoe UI Symbol" w:cs="Segoe UI Symbol"/>
          <w:sz w:val="22"/>
          <w:szCs w:val="22"/>
        </w:rPr>
        <w:t>☐</w:t>
      </w:r>
      <w:r w:rsidRPr="0075566D">
        <w:rPr>
          <w:rFonts w:ascii="Arial" w:hAnsi="Arial" w:cs="Arial"/>
          <w:sz w:val="22"/>
          <w:szCs w:val="22"/>
        </w:rPr>
        <w:t xml:space="preserve"> Nie </w:t>
      </w:r>
    </w:p>
    <w:p w14:paraId="5E0190C8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Numer VAT (VIES) – dotyczy podmiotów zagranicznych: ……..……………………</w:t>
      </w:r>
    </w:p>
    <w:p w14:paraId="7D1C3FDD" w14:textId="77777777" w:rsidR="00C16A65" w:rsidRPr="0075566D" w:rsidRDefault="00C16A65" w:rsidP="00C16A65">
      <w:pPr>
        <w:pStyle w:val="Akapitzlist"/>
        <w:ind w:left="1287"/>
        <w:rPr>
          <w:rFonts w:ascii="Arial" w:hAnsi="Arial" w:cs="Arial"/>
          <w:sz w:val="22"/>
          <w:szCs w:val="22"/>
        </w:rPr>
      </w:pPr>
    </w:p>
    <w:p w14:paraId="3F5A6E8D" w14:textId="77777777" w:rsidR="002736BD" w:rsidRPr="0075566D" w:rsidRDefault="002736BD" w:rsidP="002736BD">
      <w:pPr>
        <w:jc w:val="center"/>
        <w:rPr>
          <w:rFonts w:cs="Arial"/>
          <w:i/>
          <w:sz w:val="22"/>
          <w:szCs w:val="22"/>
        </w:rPr>
      </w:pPr>
    </w:p>
    <w:p w14:paraId="018EE2CF" w14:textId="28242672" w:rsidR="00E568DB" w:rsidRPr="0075566D" w:rsidRDefault="00E568DB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spełni</w:t>
      </w:r>
      <w:r w:rsidR="001F7745" w:rsidRPr="0075566D">
        <w:rPr>
          <w:rFonts w:eastAsia="Calibri" w:cs="Arial"/>
          <w:sz w:val="22"/>
          <w:szCs w:val="22"/>
        </w:rPr>
        <w:t>a</w:t>
      </w:r>
      <w:r w:rsidRPr="0075566D">
        <w:rPr>
          <w:rFonts w:eastAsia="Calibri" w:cs="Arial"/>
          <w:sz w:val="22"/>
          <w:szCs w:val="22"/>
        </w:rPr>
        <w:t xml:space="preserve"> warunk</w:t>
      </w:r>
      <w:r w:rsidR="001F7745" w:rsidRPr="0075566D">
        <w:rPr>
          <w:rFonts w:eastAsia="Calibri" w:cs="Arial"/>
          <w:sz w:val="22"/>
          <w:szCs w:val="22"/>
        </w:rPr>
        <w:t>i</w:t>
      </w:r>
      <w:r w:rsidRPr="0075566D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75566D" w:rsidRDefault="001F774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22E9AFC3" w:rsidR="00A67027" w:rsidRPr="0075566D" w:rsidRDefault="00944A5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przyjmuj</w:t>
      </w:r>
      <w:r w:rsidR="00843FFF" w:rsidRPr="0075566D">
        <w:rPr>
          <w:rFonts w:eastAsia="Calibri" w:cs="Arial"/>
          <w:sz w:val="22"/>
          <w:szCs w:val="22"/>
        </w:rPr>
        <w:t>e</w:t>
      </w:r>
      <w:r w:rsidRPr="0075566D">
        <w:rPr>
          <w:rFonts w:eastAsia="Calibri" w:cs="Arial"/>
          <w:sz w:val="22"/>
          <w:szCs w:val="22"/>
        </w:rPr>
        <w:t xml:space="preserve"> do wiadomości, że w przypadku podania nieprawdziwych informacji poni</w:t>
      </w:r>
      <w:r w:rsidR="00A20FA3" w:rsidRPr="0075566D">
        <w:rPr>
          <w:rFonts w:eastAsia="Calibri" w:cs="Arial"/>
          <w:sz w:val="22"/>
          <w:szCs w:val="22"/>
        </w:rPr>
        <w:t>esie</w:t>
      </w:r>
      <w:r w:rsidRPr="0075566D">
        <w:rPr>
          <w:rFonts w:eastAsia="Calibri" w:cs="Arial"/>
          <w:sz w:val="22"/>
          <w:szCs w:val="22"/>
        </w:rPr>
        <w:t xml:space="preserve"> odpowiedzialność prawną i pokryj</w:t>
      </w:r>
      <w:r w:rsidR="00A20FA3" w:rsidRPr="0075566D">
        <w:rPr>
          <w:rFonts w:eastAsia="Calibri" w:cs="Arial"/>
          <w:sz w:val="22"/>
          <w:szCs w:val="22"/>
        </w:rPr>
        <w:t>e</w:t>
      </w:r>
      <w:r w:rsidRPr="0075566D">
        <w:rPr>
          <w:rFonts w:eastAsia="Calibri" w:cs="Arial"/>
          <w:sz w:val="22"/>
          <w:szCs w:val="22"/>
        </w:rPr>
        <w:t xml:space="preserve"> wszelkie szkody i koszty poniesione przez </w:t>
      </w:r>
      <w:r w:rsidR="00843FFF" w:rsidRPr="0075566D">
        <w:rPr>
          <w:rFonts w:eastAsia="Calibri" w:cs="Arial"/>
          <w:sz w:val="22"/>
          <w:szCs w:val="22"/>
        </w:rPr>
        <w:t>PSG</w:t>
      </w:r>
      <w:r w:rsidRPr="0075566D">
        <w:rPr>
          <w:rFonts w:eastAsia="Calibri" w:cs="Arial"/>
          <w:sz w:val="22"/>
          <w:szCs w:val="22"/>
        </w:rPr>
        <w:t xml:space="preserve"> z tego tytułu</w:t>
      </w:r>
      <w:r w:rsidR="00A67027" w:rsidRPr="0075566D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75566D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75566D">
        <w:rPr>
          <w:rFonts w:eastAsia="Calibri" w:cs="Arial"/>
          <w:sz w:val="22"/>
          <w:szCs w:val="22"/>
        </w:rPr>
        <w:t xml:space="preserve"> jest zgodny </w:t>
      </w:r>
      <w:r w:rsidRPr="0075566D">
        <w:rPr>
          <w:rFonts w:eastAsia="Calibri" w:cs="Arial"/>
          <w:sz w:val="22"/>
          <w:szCs w:val="22"/>
        </w:rPr>
        <w:t xml:space="preserve">z numerem rachunku bankowego, otwartym w </w:t>
      </w:r>
      <w:r w:rsidRPr="0075566D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75566D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75566D">
        <w:rPr>
          <w:rFonts w:eastAsia="Calibri" w:cs="Arial"/>
          <w:sz w:val="22"/>
          <w:szCs w:val="22"/>
        </w:rPr>
        <w:br/>
      </w:r>
      <w:r w:rsidRPr="0075566D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179D0AA" w:rsidR="00A67027" w:rsidRPr="0075566D" w:rsidRDefault="00A67027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lastRenderedPageBreak/>
        <w:t xml:space="preserve">nie wszczęto wobec </w:t>
      </w:r>
      <w:r w:rsidR="00A20FA3" w:rsidRPr="0075566D">
        <w:rPr>
          <w:rFonts w:eastAsia="Calibri" w:cs="Arial"/>
          <w:sz w:val="22"/>
          <w:szCs w:val="22"/>
        </w:rPr>
        <w:t xml:space="preserve">Oferenta </w:t>
      </w:r>
      <w:r w:rsidRPr="0075566D">
        <w:rPr>
          <w:rFonts w:eastAsia="Calibri" w:cs="Arial"/>
          <w:sz w:val="22"/>
          <w:szCs w:val="22"/>
        </w:rPr>
        <w:t xml:space="preserve">postępowania restrukturyzacyjnego, likwidacyjnego lub upadłościowego, ani nie toczy się w stosunku do </w:t>
      </w:r>
      <w:r w:rsidR="00A20FA3" w:rsidRPr="0075566D">
        <w:rPr>
          <w:rFonts w:eastAsia="Calibri" w:cs="Arial"/>
          <w:sz w:val="22"/>
          <w:szCs w:val="22"/>
        </w:rPr>
        <w:t xml:space="preserve">niego </w:t>
      </w:r>
      <w:r w:rsidRPr="0075566D">
        <w:rPr>
          <w:rFonts w:eastAsia="Calibri" w:cs="Arial"/>
          <w:sz w:val="22"/>
          <w:szCs w:val="22"/>
        </w:rPr>
        <w:t>postępowanie egzekucyjne,</w:t>
      </w:r>
    </w:p>
    <w:p w14:paraId="5D634166" w14:textId="3A440051" w:rsidR="005B1521" w:rsidRPr="0075566D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jest</w:t>
      </w:r>
      <w:r w:rsidR="005B1521" w:rsidRPr="0075566D">
        <w:rPr>
          <w:rFonts w:eastAsia="Calibri" w:cs="Arial"/>
          <w:sz w:val="22"/>
          <w:szCs w:val="22"/>
        </w:rPr>
        <w:t xml:space="preserve"> w sporze sądowym ze Spółką lub ze Spółką z GK ORLEN </w:t>
      </w:r>
    </w:p>
    <w:p w14:paraId="08D32A1F" w14:textId="35BAA9D0" w:rsidR="00A67027" w:rsidRPr="0075566D" w:rsidRDefault="00E35EFB" w:rsidP="005B1521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1126080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566D" w:rsidDel="00064C1A">
        <w:rPr>
          <w:rFonts w:eastAsia="Calibri" w:cs="Arial"/>
          <w:sz w:val="22"/>
          <w:szCs w:val="22"/>
        </w:rPr>
        <w:t xml:space="preserve"> </w:t>
      </w:r>
      <w:r w:rsidR="00A67027" w:rsidRPr="0075566D">
        <w:rPr>
          <w:rFonts w:eastAsia="Calibri" w:cs="Arial"/>
          <w:sz w:val="22"/>
          <w:szCs w:val="22"/>
        </w:rPr>
        <w:t xml:space="preserve"> Tak</w:t>
      </w:r>
      <w:r w:rsidR="00FD2575" w:rsidRPr="0075566D">
        <w:rPr>
          <w:rFonts w:eastAsia="Calibri" w:cs="Arial"/>
          <w:sz w:val="22"/>
          <w:szCs w:val="22"/>
        </w:rPr>
        <w:t>,</w:t>
      </w:r>
    </w:p>
    <w:p w14:paraId="61C9C844" w14:textId="0DFFA47E" w:rsidR="00A67027" w:rsidRPr="0075566D" w:rsidRDefault="00E35EFB" w:rsidP="002B1E4B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3124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566D" w:rsidDel="00064C1A">
        <w:rPr>
          <w:rFonts w:eastAsia="Calibri" w:cs="Arial"/>
          <w:sz w:val="22"/>
          <w:szCs w:val="22"/>
        </w:rPr>
        <w:t xml:space="preserve"> </w:t>
      </w:r>
      <w:r w:rsidR="00A67027" w:rsidRPr="0075566D">
        <w:rPr>
          <w:rFonts w:eastAsia="Calibri" w:cs="Arial"/>
          <w:sz w:val="22"/>
          <w:szCs w:val="22"/>
        </w:rPr>
        <w:t xml:space="preserve"> Nie</w:t>
      </w:r>
      <w:r w:rsidR="00FD2575" w:rsidRPr="0075566D">
        <w:rPr>
          <w:rFonts w:eastAsia="Calibri" w:cs="Arial"/>
          <w:sz w:val="22"/>
          <w:szCs w:val="22"/>
        </w:rPr>
        <w:t>,</w:t>
      </w:r>
    </w:p>
    <w:p w14:paraId="7FBE9297" w14:textId="376F5BD2" w:rsidR="00470968" w:rsidRPr="0075566D" w:rsidRDefault="00470968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bookmarkStart w:id="16" w:name="_Hlk219071443"/>
      <w:r w:rsidRPr="0075566D">
        <w:rPr>
          <w:rFonts w:eastAsia="Calibri" w:cs="Arial"/>
          <w:sz w:val="22"/>
          <w:szCs w:val="22"/>
        </w:rPr>
        <w:t xml:space="preserve">był w sporze sądowym ze Spółką lub ze Spółką z GK ORLEN </w:t>
      </w:r>
    </w:p>
    <w:p w14:paraId="4D0AACEE" w14:textId="2356407B" w:rsidR="00470968" w:rsidRPr="0075566D" w:rsidRDefault="00E35EFB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799843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566D" w:rsidDel="00064C1A">
        <w:rPr>
          <w:rFonts w:eastAsia="Calibri" w:cs="Arial"/>
          <w:sz w:val="22"/>
          <w:szCs w:val="22"/>
        </w:rPr>
        <w:t xml:space="preserve"> </w:t>
      </w:r>
      <w:r w:rsidR="00470968" w:rsidRPr="0075566D">
        <w:rPr>
          <w:rFonts w:eastAsia="Calibri" w:cs="Arial"/>
          <w:sz w:val="22"/>
          <w:szCs w:val="22"/>
        </w:rPr>
        <w:t xml:space="preserve"> Tak,</w:t>
      </w:r>
    </w:p>
    <w:p w14:paraId="2D990CE4" w14:textId="3EF465D5" w:rsidR="00470968" w:rsidRPr="0075566D" w:rsidRDefault="00E35EFB" w:rsidP="0047096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16168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566D" w:rsidDel="00064C1A">
        <w:rPr>
          <w:rFonts w:eastAsia="Calibri" w:cs="Arial"/>
          <w:sz w:val="22"/>
          <w:szCs w:val="22"/>
        </w:rPr>
        <w:t xml:space="preserve"> </w:t>
      </w:r>
      <w:r w:rsidR="00470968" w:rsidRPr="0075566D">
        <w:rPr>
          <w:rFonts w:eastAsia="Calibri" w:cs="Arial"/>
          <w:sz w:val="22"/>
          <w:szCs w:val="22"/>
        </w:rPr>
        <w:t xml:space="preserve"> Nie,</w:t>
      </w:r>
    </w:p>
    <w:bookmarkEnd w:id="16"/>
    <w:p w14:paraId="0E583EEA" w14:textId="6B7DE29F" w:rsidR="00A25D7C" w:rsidRPr="0075566D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bCs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Pr="0075566D">
        <w:rPr>
          <w:rFonts w:eastAsia="Calibri" w:cs="Arial"/>
          <w:bCs/>
          <w:sz w:val="22"/>
          <w:szCs w:val="22"/>
        </w:rPr>
        <w:t>,</w:t>
      </w:r>
    </w:p>
    <w:p w14:paraId="45C68D9B" w14:textId="32410BF0" w:rsidR="00A25D7C" w:rsidRPr="0075566D" w:rsidRDefault="00A25D7C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5566D">
        <w:rPr>
          <w:rFonts w:cs="Arial"/>
          <w:bCs/>
          <w:sz w:val="22"/>
          <w:szCs w:val="22"/>
        </w:rPr>
        <w:t xml:space="preserve">jest związany niniejszą ofertą w terminie do </w:t>
      </w:r>
      <w:r w:rsidR="0036755C" w:rsidRPr="0075566D">
        <w:rPr>
          <w:rFonts w:cs="Arial"/>
          <w:b/>
          <w:sz w:val="22"/>
          <w:szCs w:val="22"/>
        </w:rPr>
        <w:t>120</w:t>
      </w:r>
      <w:r w:rsidR="00122821" w:rsidRPr="0075566D">
        <w:rPr>
          <w:rFonts w:cs="Arial"/>
          <w:b/>
          <w:sz w:val="22"/>
          <w:szCs w:val="22"/>
        </w:rPr>
        <w:t xml:space="preserve"> </w:t>
      </w:r>
      <w:r w:rsidR="00D40DC6" w:rsidRPr="0075566D">
        <w:rPr>
          <w:rFonts w:cs="Arial"/>
          <w:b/>
          <w:sz w:val="22"/>
          <w:szCs w:val="22"/>
        </w:rPr>
        <w:t>dni</w:t>
      </w:r>
      <w:r w:rsidR="007D368D" w:rsidRPr="0075566D">
        <w:rPr>
          <w:rFonts w:cs="Arial"/>
          <w:bCs/>
          <w:sz w:val="22"/>
          <w:szCs w:val="22"/>
        </w:rPr>
        <w:t xml:space="preserve"> </w:t>
      </w:r>
      <w:r w:rsidRPr="0075566D">
        <w:rPr>
          <w:rFonts w:cs="Arial"/>
          <w:bCs/>
          <w:color w:val="E36C0A" w:themeColor="accent6" w:themeShade="BF"/>
          <w:sz w:val="22"/>
          <w:szCs w:val="22"/>
        </w:rPr>
        <w:t xml:space="preserve"> </w:t>
      </w:r>
      <w:r w:rsidR="00A54B87" w:rsidRPr="0075566D">
        <w:rPr>
          <w:rFonts w:cs="Arial"/>
          <w:bCs/>
          <w:sz w:val="22"/>
          <w:szCs w:val="22"/>
        </w:rPr>
        <w:t>od upływu terminu</w:t>
      </w:r>
      <w:r w:rsidR="00A54B87" w:rsidRPr="0075566D">
        <w:rPr>
          <w:rFonts w:cs="Arial"/>
          <w:sz w:val="22"/>
          <w:szCs w:val="22"/>
        </w:rPr>
        <w:t xml:space="preserve"> składania ofert</w:t>
      </w:r>
      <w:r w:rsidRPr="0075566D">
        <w:rPr>
          <w:rFonts w:cs="Arial"/>
          <w:sz w:val="22"/>
          <w:szCs w:val="22"/>
        </w:rPr>
        <w:t>,</w:t>
      </w:r>
    </w:p>
    <w:p w14:paraId="571AD83F" w14:textId="5B2D9724" w:rsidR="00257195" w:rsidRPr="0075566D" w:rsidRDefault="00257195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5DBB2658" w:rsidR="00E4458A" w:rsidRPr="0075566D" w:rsidRDefault="00E4458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zapozna się i zastosuje Wymagania dla </w:t>
      </w:r>
      <w:r w:rsidR="00640B0A" w:rsidRPr="0075566D">
        <w:rPr>
          <w:rFonts w:cs="Arial"/>
          <w:sz w:val="22"/>
          <w:szCs w:val="22"/>
        </w:rPr>
        <w:t xml:space="preserve">Oferentów </w:t>
      </w:r>
      <w:r w:rsidRPr="0075566D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75566D">
        <w:rPr>
          <w:rFonts w:cs="Arial"/>
          <w:sz w:val="22"/>
          <w:szCs w:val="22"/>
        </w:rPr>
        <w:t xml:space="preserve"> </w:t>
      </w:r>
      <w:r w:rsidRPr="0075566D">
        <w:rPr>
          <w:rFonts w:cs="Arial"/>
          <w:i/>
          <w:iCs/>
          <w:sz w:val="22"/>
          <w:szCs w:val="22"/>
        </w:rPr>
        <w:t>Dla Kontrahenta</w:t>
      </w:r>
      <w:r w:rsidR="006762FD" w:rsidRPr="0075566D">
        <w:rPr>
          <w:rFonts w:cs="Arial"/>
          <w:i/>
          <w:iCs/>
          <w:sz w:val="22"/>
          <w:szCs w:val="22"/>
        </w:rPr>
        <w:t>/ Pliki do pobrania</w:t>
      </w:r>
      <w:r w:rsidR="006762FD" w:rsidRPr="0075566D">
        <w:rPr>
          <w:rFonts w:cs="Arial"/>
          <w:sz w:val="22"/>
          <w:szCs w:val="22"/>
        </w:rPr>
        <w:t>.</w:t>
      </w:r>
    </w:p>
    <w:p w14:paraId="75A458CF" w14:textId="77777777" w:rsidR="00264E89" w:rsidRPr="0075566D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rFonts w:eastAsia="Calibri" w:cs="Arial"/>
          <w:iCs/>
          <w:sz w:val="22"/>
          <w:szCs w:val="22"/>
        </w:rPr>
        <w:t>posiada</w:t>
      </w:r>
      <w:r w:rsidRPr="0075566D">
        <w:rPr>
          <w:rFonts w:cs="Arial"/>
          <w:bCs/>
          <w:iCs/>
          <w:sz w:val="22"/>
          <w:szCs w:val="22"/>
        </w:rPr>
        <w:t xml:space="preserve"> status dużego przedsiębiorcy w rozumieniu art. 4 pkt 6) Ustawy z dnia 8 marca 2013 roku o przeciwdziałaniu nadmiernym opóźnieniom w transakcjach handlowych*:</w:t>
      </w:r>
    </w:p>
    <w:p w14:paraId="3CEFE9EC" w14:textId="77777777" w:rsidR="00264E89" w:rsidRPr="0075566D" w:rsidRDefault="00E35EFB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21465648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566D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566D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5AEDCBCA" w14:textId="77777777" w:rsidR="00264E89" w:rsidRPr="0075566D" w:rsidRDefault="00E35EFB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8152253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566D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566D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5026B520" w14:textId="0536E6B9" w:rsidR="00A25D7C" w:rsidRPr="0075566D" w:rsidRDefault="00D17A2A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/>
          <w:sz w:val="22"/>
          <w:szCs w:val="22"/>
        </w:rPr>
      </w:pPr>
      <w:r w:rsidRPr="0075566D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</w:t>
      </w:r>
    </w:p>
    <w:p w14:paraId="7820597C" w14:textId="77777777" w:rsidR="00264E89" w:rsidRPr="0075566D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75566D">
        <w:rPr>
          <w:rFonts w:eastAsia="Calibri" w:cs="Arial"/>
          <w:iCs/>
          <w:sz w:val="22"/>
          <w:szCs w:val="22"/>
        </w:rPr>
        <w:t>zastrzega</w:t>
      </w:r>
      <w:r w:rsidRPr="0075566D">
        <w:rPr>
          <w:rFonts w:cs="Arial"/>
          <w:bCs/>
          <w:sz w:val="22"/>
          <w:szCs w:val="22"/>
        </w:rPr>
        <w:t xml:space="preserve"> tajemnicę przedsiębiorstwa</w:t>
      </w:r>
      <w:r w:rsidRPr="0075566D">
        <w:rPr>
          <w:rFonts w:cs="Arial"/>
          <w:sz w:val="22"/>
          <w:szCs w:val="22"/>
        </w:rPr>
        <w:t>*:</w:t>
      </w:r>
      <w:r w:rsidRPr="0075566D">
        <w:rPr>
          <w:rFonts w:cs="Arial"/>
          <w:bCs/>
          <w:sz w:val="22"/>
          <w:szCs w:val="22"/>
        </w:rPr>
        <w:t xml:space="preserve"> </w:t>
      </w:r>
    </w:p>
    <w:p w14:paraId="0C15EC47" w14:textId="77777777" w:rsidR="00264E89" w:rsidRPr="0075566D" w:rsidRDefault="00E35EFB" w:rsidP="008D66E3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9360888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566D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566D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40160795" w14:textId="77777777" w:rsidR="00264E89" w:rsidRPr="0075566D" w:rsidRDefault="00E35EFB" w:rsidP="008D66E3">
      <w:pPr>
        <w:pStyle w:val="Nagwek7"/>
        <w:widowControl w:val="0"/>
        <w:spacing w:before="120" w:after="120"/>
        <w:ind w:left="709"/>
        <w:jc w:val="both"/>
        <w:rPr>
          <w:rFonts w:ascii="Arial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1351868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64E89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264E89" w:rsidRPr="0075566D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264E89" w:rsidRPr="0075566D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016209AE" w14:textId="1FF89F8E" w:rsidR="00A25D7C" w:rsidRPr="0075566D" w:rsidRDefault="00264E89" w:rsidP="002A5AFB">
      <w:pPr>
        <w:tabs>
          <w:tab w:val="num" w:pos="1800"/>
        </w:tabs>
        <w:spacing w:before="120" w:after="120"/>
        <w:ind w:left="426"/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75566D">
        <w:rPr>
          <w:rFonts w:cs="Arial"/>
          <w:sz w:val="22"/>
          <w:szCs w:val="22"/>
        </w:rPr>
        <w:br/>
        <w:t xml:space="preserve">o zwalczaniu nieuczciwej konkurencji i jako takie nie mogą być ogólnie udostępnione. </w:t>
      </w:r>
      <w:r w:rsidRPr="0075566D">
        <w:rPr>
          <w:rFonts w:cs="Arial"/>
          <w:sz w:val="22"/>
          <w:szCs w:val="22"/>
        </w:rPr>
        <w:br/>
      </w:r>
      <w:r w:rsidRPr="0075566D">
        <w:rPr>
          <w:rFonts w:cs="Arial"/>
          <w:b/>
          <w:b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75566D">
        <w:rPr>
          <w:rFonts w:cs="Arial"/>
          <w:b/>
          <w:bCs/>
          <w:sz w:val="22"/>
          <w:szCs w:val="22"/>
        </w:rPr>
        <w:t>.</w:t>
      </w:r>
    </w:p>
    <w:p w14:paraId="106BF841" w14:textId="0A0587B7" w:rsidR="00EC2300" w:rsidRPr="0075566D" w:rsidRDefault="00EC2300" w:rsidP="002A5AFB">
      <w:pPr>
        <w:tabs>
          <w:tab w:val="num" w:pos="1800"/>
        </w:tabs>
        <w:spacing w:before="120" w:after="120"/>
        <w:ind w:left="426"/>
        <w:jc w:val="both"/>
        <w:rPr>
          <w:rFonts w:eastAsia="Calibri" w:cs="Arial"/>
          <w:b/>
          <w:bCs/>
          <w:sz w:val="22"/>
          <w:szCs w:val="22"/>
          <w:u w:val="single"/>
        </w:rPr>
      </w:pPr>
      <w:r w:rsidRPr="0075566D">
        <w:rPr>
          <w:rFonts w:eastAsia="Calibri" w:cs="Arial"/>
          <w:b/>
          <w:bCs/>
          <w:sz w:val="22"/>
          <w:szCs w:val="22"/>
          <w:u w:val="single"/>
        </w:rPr>
        <w:t>Oświadczenie wraz z uzasadnieniem, o którym mowa powyżej, sporządzane jest przez Dostawcę we własnym zakresie.</w:t>
      </w:r>
    </w:p>
    <w:p w14:paraId="27755ED0" w14:textId="7BED58CC" w:rsidR="00A13F64" w:rsidRPr="0075566D" w:rsidRDefault="00A13F64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 xml:space="preserve">oferuje produkt lub usługę </w:t>
      </w:r>
      <w:r w:rsidR="00257195" w:rsidRPr="0075566D">
        <w:rPr>
          <w:rFonts w:eastAsia="Calibri" w:cs="Arial"/>
          <w:sz w:val="22"/>
          <w:szCs w:val="22"/>
        </w:rPr>
        <w:t>pochodzącą</w:t>
      </w:r>
      <w:r w:rsidRPr="0075566D">
        <w:rPr>
          <w:rFonts w:eastAsia="Calibri" w:cs="Arial"/>
          <w:sz w:val="22"/>
          <w:szCs w:val="22"/>
        </w:rPr>
        <w:t xml:space="preserve"> z Państwa trzeciego</w:t>
      </w:r>
    </w:p>
    <w:p w14:paraId="5CC313F3" w14:textId="7EA601C5" w:rsidR="00A13F64" w:rsidRPr="0075566D" w:rsidRDefault="00E35EFB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3040040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566D" w:rsidDel="00064C1A">
        <w:rPr>
          <w:rFonts w:eastAsia="Calibri" w:cs="Arial"/>
          <w:sz w:val="22"/>
          <w:szCs w:val="22"/>
        </w:rPr>
        <w:t xml:space="preserve"> </w:t>
      </w:r>
      <w:r w:rsidR="00A13F64" w:rsidRPr="0075566D">
        <w:rPr>
          <w:rFonts w:eastAsia="Calibri" w:cs="Arial"/>
          <w:sz w:val="22"/>
          <w:szCs w:val="22"/>
        </w:rPr>
        <w:t xml:space="preserve"> Tak,</w:t>
      </w:r>
      <w:r w:rsidR="008D66E3" w:rsidRPr="0075566D">
        <w:rPr>
          <w:rFonts w:eastAsia="Calibri" w:cs="Arial"/>
          <w:sz w:val="22"/>
          <w:szCs w:val="22"/>
        </w:rPr>
        <w:t xml:space="preserve"> ……………….. </w:t>
      </w:r>
      <w:r w:rsidR="008D66E3" w:rsidRPr="0075566D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42E12892" w14:textId="4043531D" w:rsidR="00A13F64" w:rsidRPr="0075566D" w:rsidRDefault="00E35EFB" w:rsidP="00A13F64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16927328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064C1A" w:rsidRPr="0075566D" w:rsidDel="00064C1A">
        <w:rPr>
          <w:rFonts w:eastAsia="Calibri" w:cs="Arial"/>
          <w:sz w:val="22"/>
          <w:szCs w:val="22"/>
        </w:rPr>
        <w:t xml:space="preserve"> </w:t>
      </w:r>
      <w:r w:rsidR="00A13F64" w:rsidRPr="0075566D">
        <w:rPr>
          <w:rFonts w:eastAsia="Calibri" w:cs="Arial"/>
          <w:sz w:val="22"/>
          <w:szCs w:val="22"/>
        </w:rPr>
        <w:t xml:space="preserve"> Nie.</w:t>
      </w:r>
    </w:p>
    <w:p w14:paraId="2BD0DEB6" w14:textId="14DF6919" w:rsidR="00FB0196" w:rsidRPr="0075566D" w:rsidRDefault="00FB0196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akceptuje minimum 30-dniowy termin płatności faktury/faktur.</w:t>
      </w:r>
    </w:p>
    <w:p w14:paraId="65486E40" w14:textId="1F020773" w:rsidR="00264E89" w:rsidRPr="0075566D" w:rsidRDefault="008A37E1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75566D">
        <w:rPr>
          <w:rFonts w:eastAsia="Calibri" w:cs="Arial"/>
          <w:sz w:val="22"/>
          <w:szCs w:val="22"/>
        </w:rPr>
        <w:t xml:space="preserve">zobowiązuje się </w:t>
      </w:r>
      <w:r w:rsidRPr="0075566D">
        <w:rPr>
          <w:rFonts w:cs="Arial"/>
          <w:sz w:val="22"/>
          <w:szCs w:val="22"/>
        </w:rPr>
        <w:t>do</w:t>
      </w:r>
      <w:r w:rsidRPr="0075566D">
        <w:rPr>
          <w:rFonts w:eastAsia="Calibri" w:cs="Arial"/>
          <w:sz w:val="22"/>
          <w:szCs w:val="22"/>
        </w:rPr>
        <w:t xml:space="preserve"> wniesienia zabezpieczenia należytego wykonania Umowy w</w:t>
      </w:r>
      <w:r w:rsidR="00845294" w:rsidRPr="0075566D">
        <w:rPr>
          <w:rFonts w:eastAsia="Calibri" w:cs="Arial"/>
          <w:sz w:val="22"/>
          <w:szCs w:val="22"/>
        </w:rPr>
        <w:t> </w:t>
      </w:r>
      <w:r w:rsidRPr="0075566D">
        <w:rPr>
          <w:rFonts w:eastAsia="Calibri" w:cs="Arial"/>
          <w:sz w:val="22"/>
          <w:szCs w:val="22"/>
        </w:rPr>
        <w:t>wysokości i formie określonej w Zapytaniu Ofertowym</w:t>
      </w:r>
      <w:r w:rsidR="00264E89" w:rsidRPr="0075566D">
        <w:rPr>
          <w:rFonts w:eastAsia="Calibri" w:cs="Arial"/>
          <w:sz w:val="22"/>
          <w:szCs w:val="22"/>
        </w:rPr>
        <w:t>,</w:t>
      </w:r>
    </w:p>
    <w:p w14:paraId="36A38C3F" w14:textId="7FC2AF1A" w:rsidR="00264E89" w:rsidRPr="0075566D" w:rsidRDefault="00264E89" w:rsidP="0042130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rFonts w:cs="Arial"/>
          <w:bCs/>
          <w:iCs/>
          <w:sz w:val="22"/>
          <w:szCs w:val="22"/>
        </w:rPr>
        <w:lastRenderedPageBreak/>
        <w:t>ma prawo do wystawiania dokumentu: „Informacja o kwocie obniżenia wpłat na Państwowy Fundusz Rehabilitacji Osób Niepełnosprawnych” (dokumentu INF</w:t>
      </w:r>
      <w:r w:rsidR="00293079" w:rsidRPr="0075566D">
        <w:rPr>
          <w:rFonts w:cs="Arial"/>
          <w:bCs/>
          <w:iCs/>
          <w:sz w:val="22"/>
          <w:szCs w:val="22"/>
        </w:rPr>
        <w:t>-U</w:t>
      </w:r>
      <w:r w:rsidRPr="0075566D">
        <w:rPr>
          <w:rFonts w:cs="Arial"/>
          <w:bCs/>
          <w:iCs/>
          <w:sz w:val="22"/>
          <w:szCs w:val="22"/>
        </w:rPr>
        <w:t>)</w:t>
      </w:r>
      <w:r w:rsidRPr="0075566D">
        <w:rPr>
          <w:rFonts w:eastAsia="Calibri" w:cs="Arial"/>
          <w:iCs/>
          <w:sz w:val="22"/>
          <w:szCs w:val="22"/>
        </w:rPr>
        <w:t>*</w:t>
      </w:r>
      <w:r w:rsidRPr="0075566D">
        <w:rPr>
          <w:rFonts w:cs="Arial"/>
          <w:bCs/>
          <w:iCs/>
          <w:sz w:val="22"/>
          <w:szCs w:val="22"/>
        </w:rPr>
        <w:t>:</w:t>
      </w:r>
    </w:p>
    <w:p w14:paraId="2ACCB355" w14:textId="519D21CA" w:rsidR="007B35FE" w:rsidRPr="0075566D" w:rsidRDefault="00E35EFB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1060669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75566D">
            <w:rPr>
              <w:rFonts w:ascii="MS Gothic" w:eastAsia="MS Gothic" w:hAnsi="MS Gothic" w:cs="Arial" w:hint="eastAsia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75566D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75566D">
        <w:rPr>
          <w:rFonts w:ascii="Arial" w:eastAsia="Calibri" w:hAnsi="Arial" w:cs="Arial"/>
          <w:iCs/>
          <w:color w:val="auto"/>
          <w:sz w:val="22"/>
          <w:szCs w:val="22"/>
        </w:rPr>
        <w:t>Tak</w:t>
      </w:r>
    </w:p>
    <w:p w14:paraId="0A089794" w14:textId="77777777" w:rsidR="007B35FE" w:rsidRPr="0075566D" w:rsidRDefault="00E35EFB" w:rsidP="007B35FE">
      <w:pPr>
        <w:pStyle w:val="Nagwek7"/>
        <w:widowControl w:val="0"/>
        <w:spacing w:before="120" w:after="120"/>
        <w:ind w:left="709"/>
        <w:jc w:val="both"/>
        <w:rPr>
          <w:rFonts w:ascii="Arial" w:eastAsia="Calibri" w:hAnsi="Arial" w:cs="Arial"/>
          <w:iCs/>
          <w:color w:val="auto"/>
          <w:sz w:val="22"/>
          <w:szCs w:val="22"/>
        </w:rPr>
      </w:pPr>
      <w:sdt>
        <w:sdtPr>
          <w:rPr>
            <w:rFonts w:ascii="Arial" w:hAnsi="Arial" w:cs="Arial"/>
            <w:bCs/>
            <w:iCs/>
            <w:color w:val="000000"/>
            <w:sz w:val="22"/>
            <w:szCs w:val="22"/>
          </w:rPr>
          <w:id w:val="-937299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B35FE" w:rsidRPr="0075566D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7B35FE" w:rsidRPr="0075566D">
        <w:rPr>
          <w:rFonts w:ascii="Arial" w:hAnsi="Arial" w:cs="Arial"/>
          <w:bCs/>
          <w:iCs/>
          <w:color w:val="auto"/>
          <w:sz w:val="22"/>
          <w:szCs w:val="22"/>
        </w:rPr>
        <w:t xml:space="preserve"> </w:t>
      </w:r>
      <w:r w:rsidR="007B35FE" w:rsidRPr="0075566D">
        <w:rPr>
          <w:rFonts w:ascii="Arial" w:eastAsia="Calibri" w:hAnsi="Arial" w:cs="Arial"/>
          <w:iCs/>
          <w:color w:val="auto"/>
          <w:sz w:val="22"/>
          <w:szCs w:val="22"/>
        </w:rPr>
        <w:t>Nie</w:t>
      </w:r>
    </w:p>
    <w:p w14:paraId="766930AD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zapoznałem się z warunkami zawartymi w Zapytaniu, przyjmuję je bez zastrzeżeń oraz uzyskałem wszelkie informacje niezbędne do przygotowania oferty,</w:t>
      </w:r>
    </w:p>
    <w:p w14:paraId="3C7D51F6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Zamówienie zostanie zrealizowane w terminie zgodnym z postanowieniami Umowy.</w:t>
      </w:r>
    </w:p>
    <w:p w14:paraId="2EBE209C" w14:textId="1DA45D72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 xml:space="preserve">akceptuję w pełni zapisy wzoru Umowy, stanowiącej </w:t>
      </w:r>
      <w:r w:rsidRPr="0075566D">
        <w:rPr>
          <w:b/>
          <w:bCs/>
          <w:sz w:val="22"/>
          <w:szCs w:val="22"/>
        </w:rPr>
        <w:t>Załącznik nr 3</w:t>
      </w:r>
      <w:r w:rsidRPr="0075566D">
        <w:rPr>
          <w:sz w:val="22"/>
          <w:szCs w:val="22"/>
        </w:rPr>
        <w:t xml:space="preserve"> do Zapytania ofertowego oraz zapisy umowy o powierzeniu przetwarzania danych osobowych, stanowiącej </w:t>
      </w:r>
      <w:r w:rsidRPr="0075566D">
        <w:rPr>
          <w:b/>
          <w:bCs/>
          <w:sz w:val="22"/>
          <w:szCs w:val="22"/>
        </w:rPr>
        <w:t xml:space="preserve">Załącznik nr </w:t>
      </w:r>
      <w:r w:rsidR="00F176A3">
        <w:rPr>
          <w:b/>
          <w:bCs/>
          <w:sz w:val="22"/>
          <w:szCs w:val="22"/>
        </w:rPr>
        <w:t>9</w:t>
      </w:r>
      <w:r w:rsidRPr="0075566D">
        <w:rPr>
          <w:sz w:val="22"/>
          <w:szCs w:val="22"/>
        </w:rPr>
        <w:t xml:space="preserve"> do Zapytania ofertowego, zapisy umowy o zachowaniu poufności, stanowiącej </w:t>
      </w:r>
      <w:r w:rsidRPr="0075566D">
        <w:rPr>
          <w:b/>
          <w:bCs/>
          <w:sz w:val="22"/>
          <w:szCs w:val="22"/>
        </w:rPr>
        <w:t xml:space="preserve">Załącznik nr </w:t>
      </w:r>
      <w:r w:rsidR="00F176A3">
        <w:rPr>
          <w:b/>
          <w:bCs/>
          <w:sz w:val="22"/>
          <w:szCs w:val="22"/>
        </w:rPr>
        <w:t>10</w:t>
      </w:r>
      <w:r w:rsidRPr="0075566D">
        <w:rPr>
          <w:sz w:val="22"/>
          <w:szCs w:val="22"/>
        </w:rPr>
        <w:t xml:space="preserve"> do Zapytania ofertowego i zobowiązuję się w przypadku wyboru mojej oferty do zawarcia Umów (główna, UOPPDO, o zachowaniu poufności) w miejscu i terminie wyznaczonym przez Zamawiającego.</w:t>
      </w:r>
    </w:p>
    <w:p w14:paraId="4EF5DD22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 xml:space="preserve">deklaruję złożenie zabezpieczenia należytej realizacji i starannego wykonania Umowy </w:t>
      </w:r>
      <w:r w:rsidRPr="0075566D">
        <w:rPr>
          <w:sz w:val="22"/>
          <w:szCs w:val="22"/>
        </w:rPr>
        <w:br/>
        <w:t xml:space="preserve">w wysokości </w:t>
      </w:r>
      <w:r w:rsidRPr="0075566D">
        <w:rPr>
          <w:b/>
          <w:bCs/>
          <w:sz w:val="22"/>
          <w:szCs w:val="22"/>
        </w:rPr>
        <w:t>7%</w:t>
      </w:r>
      <w:r w:rsidRPr="0075566D">
        <w:rPr>
          <w:sz w:val="22"/>
          <w:szCs w:val="22"/>
        </w:rPr>
        <w:t xml:space="preserve"> wynagrodzenia brutto, w formie pieniężnej przelewem na rachunek PSG, gwarancji bankowej lub gwarancji ubezpieczeniowej.</w:t>
      </w:r>
    </w:p>
    <w:p w14:paraId="493140BC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w cenie niniejszej oferty zostały uwzględnione wszystkie koszty wykonania przedmiotu zamówienia (przed złożeniem oferty zapoznałem się z zakresem zamówienia i na tej podstawie dokonałem wyceny przedmiotu zamówienia i sporządziłem ofertę),</w:t>
      </w:r>
    </w:p>
    <w:p w14:paraId="018D4EE8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w okresie obowiązywania umowy będę realizować przedmiot zamówienia z należytą starannością,</w:t>
      </w:r>
    </w:p>
    <w:p w14:paraId="6C2DBE81" w14:textId="706C21E3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zapoznałem się z obowiązującymi w PSG sp. z o.o. wytycznymi, zasadami i regulacjami niezbędnymi do realizacji przedmiotu zamówienia,</w:t>
      </w:r>
    </w:p>
    <w:p w14:paraId="30C034F3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 xml:space="preserve">przedmiot zamówienia wykonany będzie zgodnie z wiedzą techniczną, obowiązującymi w  tym zakresie przepisami prawa, w tym przepisami Prawa budowlanego, normami i  normatywami oraz dalszymi regulacjami, standardami i normami, wprowadzonymi </w:t>
      </w:r>
      <w:r w:rsidRPr="0075566D">
        <w:rPr>
          <w:sz w:val="22"/>
          <w:szCs w:val="22"/>
        </w:rPr>
        <w:br/>
        <w:t>do stosowania u Zamawiającego,</w:t>
      </w:r>
    </w:p>
    <w:p w14:paraId="36815DE1" w14:textId="77777777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spełniam wymagania zgodnie z wytycznymi „Wytyczne do pozyskiwania tytułów prawnych do nieruchomości na potrzeby realizacji inwestycji sieciowych”.</w:t>
      </w:r>
    </w:p>
    <w:p w14:paraId="62FE50A1" w14:textId="151C4DF3" w:rsidR="007B35FE" w:rsidRPr="0075566D" w:rsidRDefault="007B35FE" w:rsidP="007B35FE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bCs/>
          <w:iCs/>
          <w:sz w:val="22"/>
          <w:szCs w:val="22"/>
        </w:rPr>
      </w:pPr>
      <w:r w:rsidRPr="0075566D">
        <w:rPr>
          <w:sz w:val="22"/>
          <w:szCs w:val="22"/>
        </w:rPr>
        <w:t>Wykonam zamówienia zgodnie z przepisami i zasadami BHP oraz przepisami ochrony przeciwpożarowej, w tym przestrzegać będę „Wymagań w zakresie BHP, Ppoż. i OŚ oraz klauzuli etycznej dla Wykonawców świadczących usługi na rzecz i terenie PSG sp. z o.o.”</w:t>
      </w:r>
    </w:p>
    <w:p w14:paraId="52EA025B" w14:textId="77777777" w:rsidR="007B35FE" w:rsidRPr="0075566D" w:rsidRDefault="007B35FE" w:rsidP="007B35FE"/>
    <w:p w14:paraId="40A2EFF0" w14:textId="64BFD184" w:rsidR="008A37E1" w:rsidRPr="0075566D" w:rsidRDefault="008A37E1" w:rsidP="002A5AFB">
      <w:pPr>
        <w:tabs>
          <w:tab w:val="num" w:pos="1800"/>
        </w:tabs>
        <w:jc w:val="both"/>
        <w:rPr>
          <w:rFonts w:eastAsia="Calibri" w:cs="Arial"/>
          <w:sz w:val="22"/>
          <w:szCs w:val="22"/>
        </w:rPr>
      </w:pPr>
    </w:p>
    <w:p w14:paraId="53E0AE28" w14:textId="77777777" w:rsidR="008A37E1" w:rsidRPr="0075566D" w:rsidRDefault="008A37E1" w:rsidP="0048057E">
      <w:pPr>
        <w:tabs>
          <w:tab w:val="num" w:pos="1800"/>
        </w:tabs>
        <w:ind w:left="284"/>
        <w:jc w:val="both"/>
        <w:rPr>
          <w:rFonts w:eastAsia="Calibri" w:cs="Arial"/>
          <w:sz w:val="22"/>
          <w:szCs w:val="22"/>
        </w:rPr>
      </w:pPr>
    </w:p>
    <w:p w14:paraId="2FF50716" w14:textId="4897C0DF" w:rsidR="00A25D7C" w:rsidRPr="0075566D" w:rsidRDefault="00A25D7C" w:rsidP="00A25D7C">
      <w:pPr>
        <w:pStyle w:val="Zwykytekst"/>
        <w:rPr>
          <w:rFonts w:ascii="Arial" w:hAnsi="Arial" w:cs="Arial"/>
          <w:sz w:val="18"/>
        </w:rPr>
      </w:pPr>
    </w:p>
    <w:p w14:paraId="2C28D6C7" w14:textId="77777777" w:rsidR="007B35FE" w:rsidRPr="0075566D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35C45EBE" w14:textId="77777777" w:rsidR="007B35FE" w:rsidRPr="0075566D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066861B" w14:textId="77777777" w:rsidR="00E97AA2" w:rsidRPr="0075566D" w:rsidRDefault="00E97AA2" w:rsidP="002A5AFB">
      <w:pPr>
        <w:rPr>
          <w:rFonts w:cs="Arial"/>
          <w:b/>
          <w:bCs/>
          <w:szCs w:val="24"/>
        </w:rPr>
      </w:pPr>
    </w:p>
    <w:p w14:paraId="5AD3A58F" w14:textId="19D09FB2" w:rsidR="00516A09" w:rsidRPr="0075566D" w:rsidRDefault="00516A09">
      <w:pPr>
        <w:rPr>
          <w:rFonts w:cs="Arial"/>
          <w:b/>
          <w:bCs/>
          <w:sz w:val="22"/>
          <w:szCs w:val="22"/>
        </w:rPr>
      </w:pPr>
    </w:p>
    <w:p w14:paraId="1319E142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7C6C552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1D54EDD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7CDB405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59677EED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506A94D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44C2705B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7CDDB639" w14:textId="77777777" w:rsidR="007B35FE" w:rsidRPr="0075566D" w:rsidRDefault="007B35FE" w:rsidP="00722104">
      <w:pPr>
        <w:jc w:val="right"/>
        <w:rPr>
          <w:rFonts w:cs="Arial"/>
          <w:b/>
          <w:bCs/>
          <w:sz w:val="22"/>
          <w:szCs w:val="22"/>
        </w:rPr>
      </w:pPr>
    </w:p>
    <w:p w14:paraId="26CA41B5" w14:textId="2806B49F" w:rsidR="006530CB" w:rsidRPr="0075566D" w:rsidRDefault="006530CB" w:rsidP="00722104">
      <w:pPr>
        <w:jc w:val="right"/>
        <w:rPr>
          <w:rFonts w:eastAsiaTheme="majorEastAsia" w:cs="Arial"/>
          <w:b/>
          <w:bCs/>
          <w:sz w:val="22"/>
          <w:szCs w:val="22"/>
        </w:rPr>
      </w:pPr>
      <w:r w:rsidRPr="0075566D">
        <w:rPr>
          <w:rFonts w:cs="Arial"/>
          <w:b/>
          <w:bCs/>
          <w:sz w:val="22"/>
          <w:szCs w:val="22"/>
        </w:rPr>
        <w:lastRenderedPageBreak/>
        <w:t>Załącznik</w:t>
      </w:r>
      <w:r w:rsidRPr="0075566D">
        <w:rPr>
          <w:rFonts w:cs="Arial"/>
          <w:b/>
          <w:sz w:val="22"/>
          <w:szCs w:val="22"/>
        </w:rPr>
        <w:t xml:space="preserve"> nr 2.1 Oświadczenie Beneficjent Rzeczywisty</w:t>
      </w:r>
      <w:r w:rsidR="001D3DFF" w:rsidRPr="0075566D">
        <w:rPr>
          <w:rFonts w:cs="Arial"/>
          <w:b/>
          <w:sz w:val="22"/>
          <w:szCs w:val="22"/>
        </w:rPr>
        <w:t xml:space="preserve"> </w:t>
      </w:r>
      <w:r w:rsidR="007B35FE" w:rsidRPr="0075566D">
        <w:rPr>
          <w:rFonts w:cs="Arial"/>
          <w:b/>
          <w:sz w:val="22"/>
          <w:szCs w:val="22"/>
        </w:rPr>
        <w:t xml:space="preserve">– część formalna </w:t>
      </w:r>
    </w:p>
    <w:p w14:paraId="298C4361" w14:textId="77777777" w:rsidR="006530CB" w:rsidRPr="0075566D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Pr="0075566D" w:rsidRDefault="006530CB" w:rsidP="006530CB">
      <w:pPr>
        <w:pStyle w:val="Style40"/>
        <w:jc w:val="center"/>
        <w:rPr>
          <w:sz w:val="24"/>
          <w:szCs w:val="24"/>
        </w:rPr>
      </w:pPr>
      <w:r w:rsidRPr="0075566D">
        <w:rPr>
          <w:rStyle w:val="CharStyle5"/>
          <w:rFonts w:ascii="Arial" w:hAnsi="Arial" w:cs="Arial"/>
          <w:b/>
          <w:bCs/>
          <w:color w:val="000000"/>
          <w:sz w:val="24"/>
          <w:szCs w:val="24"/>
        </w:rPr>
        <w:t>OŚWIADCZENIE Beneficjent Rzeczywisty</w:t>
      </w:r>
    </w:p>
    <w:p w14:paraId="07251F01" w14:textId="77777777" w:rsidR="00D11708" w:rsidRPr="0075566D" w:rsidRDefault="00D11708" w:rsidP="00257195">
      <w:pPr>
        <w:pStyle w:val="Style2"/>
        <w:spacing w:after="240" w:line="269" w:lineRule="auto"/>
        <w:jc w:val="both"/>
      </w:pPr>
    </w:p>
    <w:p w14:paraId="7B6D754B" w14:textId="3D231D3A" w:rsidR="00257195" w:rsidRPr="0075566D" w:rsidRDefault="00257195" w:rsidP="00257195">
      <w:pPr>
        <w:pStyle w:val="Style2"/>
        <w:spacing w:after="240" w:line="269" w:lineRule="auto"/>
        <w:jc w:val="both"/>
      </w:pPr>
      <w:r w:rsidRPr="0075566D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27F1ACCF" w:rsidR="00257195" w:rsidRPr="0075566D" w:rsidRDefault="00E35EFB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2023204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5566D" w:rsidDel="00064C1A">
        <w:rPr>
          <w:rFonts w:ascii="Cambria Math" w:hAnsi="Cambria Math" w:cs="Cambria Math"/>
        </w:rPr>
        <w:t xml:space="preserve"> </w:t>
      </w:r>
      <w:r w:rsidR="00257195" w:rsidRPr="0075566D">
        <w:t xml:space="preserve"> Tak </w:t>
      </w:r>
    </w:p>
    <w:p w14:paraId="0D830804" w14:textId="59DA2989" w:rsidR="00257195" w:rsidRPr="0075566D" w:rsidRDefault="00E35EFB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250437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5566D" w:rsidDel="00064C1A">
        <w:rPr>
          <w:rFonts w:ascii="Cambria Math" w:hAnsi="Cambria Math" w:cs="Cambria Math"/>
        </w:rPr>
        <w:t xml:space="preserve"> </w:t>
      </w:r>
      <w:r w:rsidR="00257195" w:rsidRPr="0075566D">
        <w:t xml:space="preserve"> Nie* </w:t>
      </w:r>
    </w:p>
    <w:p w14:paraId="76D7378C" w14:textId="4DCFB3FD" w:rsidR="00257195" w:rsidRPr="0075566D" w:rsidRDefault="00E35EFB" w:rsidP="00257195">
      <w:pPr>
        <w:pStyle w:val="Style2"/>
        <w:spacing w:after="240" w:line="269" w:lineRule="auto"/>
        <w:jc w:val="both"/>
      </w:pPr>
      <w:sdt>
        <w:sdtPr>
          <w:rPr>
            <w:bCs/>
            <w:iCs/>
            <w:color w:val="000000"/>
            <w:sz w:val="16"/>
          </w:rPr>
          <w:id w:val="-11428897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4C1A" w:rsidRPr="0075566D">
            <w:rPr>
              <w:rFonts w:ascii="MS Gothic" w:eastAsia="MS Gothic" w:hAnsi="MS Gothic" w:hint="eastAsia"/>
              <w:bCs/>
              <w:iCs/>
              <w:color w:val="000000"/>
              <w:sz w:val="16"/>
            </w:rPr>
            <w:t>☐</w:t>
          </w:r>
        </w:sdtContent>
      </w:sdt>
      <w:r w:rsidR="00064C1A" w:rsidRPr="0075566D" w:rsidDel="00064C1A">
        <w:rPr>
          <w:rFonts w:ascii="Cambria Math" w:hAnsi="Cambria Math" w:cs="Cambria Math"/>
        </w:rPr>
        <w:t xml:space="preserve"> </w:t>
      </w:r>
      <w:r w:rsidR="00257195" w:rsidRPr="0075566D">
        <w:t xml:space="preserve"> Nie dotyczy** </w:t>
      </w:r>
    </w:p>
    <w:p w14:paraId="397AFB9B" w14:textId="77777777" w:rsidR="00257195" w:rsidRPr="0075566D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75566D">
        <w:rPr>
          <w:b/>
          <w:bCs/>
        </w:rPr>
        <w:t>*Jeżeli zaznaczono „</w:t>
      </w:r>
      <w:r w:rsidRPr="0075566D">
        <w:rPr>
          <w:rFonts w:ascii="Cambria Math" w:hAnsi="Cambria Math" w:cs="Cambria Math"/>
          <w:b/>
          <w:bCs/>
        </w:rPr>
        <w:t>⎕</w:t>
      </w:r>
      <w:r w:rsidRPr="0075566D">
        <w:rPr>
          <w:b/>
          <w:bCs/>
        </w:rPr>
        <w:t xml:space="preserve"> Nie” wypełnij poniższy formularz</w:t>
      </w:r>
    </w:p>
    <w:p w14:paraId="3E134BFD" w14:textId="64B2A19E" w:rsidR="00257195" w:rsidRPr="0075566D" w:rsidRDefault="00257195" w:rsidP="00257195">
      <w:pPr>
        <w:pStyle w:val="Style2"/>
        <w:spacing w:after="240" w:line="269" w:lineRule="auto"/>
        <w:jc w:val="both"/>
        <w:rPr>
          <w:b/>
          <w:bCs/>
        </w:rPr>
      </w:pPr>
      <w:r w:rsidRPr="0075566D">
        <w:rPr>
          <w:b/>
          <w:bCs/>
        </w:rPr>
        <w:t>**”</w:t>
      </w:r>
      <w:r w:rsidRPr="0075566D">
        <w:rPr>
          <w:rFonts w:ascii="Cambria Math" w:hAnsi="Cambria Math" w:cs="Cambria Math"/>
          <w:b/>
          <w:bCs/>
        </w:rPr>
        <w:t>⎕</w:t>
      </w:r>
      <w:r w:rsidRPr="0075566D">
        <w:rPr>
          <w:b/>
          <w:bCs/>
        </w:rPr>
        <w:t xml:space="preserve"> Nie dotyczy” zaznacza </w:t>
      </w:r>
      <w:r w:rsidR="00640B0A" w:rsidRPr="0075566D">
        <w:rPr>
          <w:b/>
          <w:bCs/>
        </w:rPr>
        <w:t>Oferent</w:t>
      </w:r>
      <w:r w:rsidRPr="0075566D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75566D" w14:paraId="7319AA34" w14:textId="77777777" w:rsidTr="00F62B3A">
        <w:trPr>
          <w:trHeight w:hRule="exact" w:val="1038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 xml:space="preserve">Nazwa </w:t>
            </w:r>
            <w:r w:rsidR="00640B0A" w:rsidRPr="0075566D">
              <w:rPr>
                <w:rStyle w:val="CharStyle10"/>
                <w:b/>
                <w:bCs/>
                <w:color w:val="000000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KRS/</w:t>
            </w:r>
          </w:p>
          <w:p w14:paraId="237D9DE3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ID DUNS (opcjonalnie)</w:t>
            </w:r>
          </w:p>
        </w:tc>
      </w:tr>
      <w:tr w:rsidR="00257195" w:rsidRPr="0075566D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75566D" w:rsidRDefault="00257195" w:rsidP="00C445EB">
            <w:pPr>
              <w:rPr>
                <w:sz w:val="20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75566D" w:rsidRDefault="00257195" w:rsidP="00C445EB">
            <w:pPr>
              <w:rPr>
                <w:sz w:val="20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75566D" w:rsidRDefault="00257195" w:rsidP="00C445EB">
            <w:pPr>
              <w:rPr>
                <w:sz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75566D" w:rsidRDefault="00257195" w:rsidP="00C445EB">
            <w:pPr>
              <w:rPr>
                <w:sz w:val="20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75566D" w:rsidRDefault="00257195" w:rsidP="00C445EB">
            <w:pPr>
              <w:rPr>
                <w:sz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75566D" w:rsidRDefault="00257195" w:rsidP="00C445EB">
            <w:pPr>
              <w:rPr>
                <w:sz w:val="20"/>
              </w:rPr>
            </w:pPr>
          </w:p>
        </w:tc>
      </w:tr>
    </w:tbl>
    <w:p w14:paraId="58AAB94A" w14:textId="77777777" w:rsidR="00257195" w:rsidRPr="0075566D" w:rsidRDefault="00257195" w:rsidP="00257195">
      <w:pPr>
        <w:spacing w:after="339" w:line="1" w:lineRule="exact"/>
      </w:pPr>
    </w:p>
    <w:p w14:paraId="28932FB0" w14:textId="77777777" w:rsidR="00257195" w:rsidRPr="0075566D" w:rsidRDefault="00257195" w:rsidP="00257195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b/>
          <w:bCs/>
          <w:color w:val="000000"/>
        </w:rPr>
        <w:t>Oświadczenie o Beneficjencie rzeczywistym</w:t>
      </w:r>
    </w:p>
    <w:p w14:paraId="31994AAE" w14:textId="0EBA231A" w:rsidR="00257195" w:rsidRPr="0075566D" w:rsidRDefault="00257195" w:rsidP="00257195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 w:rsidRPr="0075566D">
        <w:rPr>
          <w:rStyle w:val="CharStyle3"/>
          <w:color w:val="000000"/>
        </w:rPr>
        <w:br/>
      </w:r>
      <w:r w:rsidRPr="0075566D">
        <w:rPr>
          <w:rStyle w:val="CharStyle3"/>
          <w:color w:val="000000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Pr="0075566D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>Poniżej wskazuję dane Beneficjenta rzeczywistego:</w:t>
      </w:r>
    </w:p>
    <w:p w14:paraId="10A62B2F" w14:textId="77777777" w:rsidR="00257195" w:rsidRPr="0075566D" w:rsidRDefault="00257195" w:rsidP="00257195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Imię i nazwisko: </w:t>
      </w:r>
      <w:r w:rsidRPr="0075566D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566D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51D36DCF" w14:textId="77777777" w:rsidR="00257195" w:rsidRPr="0075566D" w:rsidRDefault="00257195" w:rsidP="00257195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Obywatelstwo: </w:t>
      </w:r>
      <w:r w:rsidRPr="0075566D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566D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7287FD5" w14:textId="77777777" w:rsidR="00257195" w:rsidRPr="0075566D" w:rsidRDefault="00257195" w:rsidP="00257195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Data urodzenia: </w:t>
      </w:r>
      <w:r w:rsidRPr="0075566D"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5566D"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34B335B" w14:textId="77777777" w:rsidR="00257195" w:rsidRPr="0075566D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>Dane REPREZENTANTA/OSOBY UPOWAŻNIONEJ</w:t>
      </w:r>
    </w:p>
    <w:p w14:paraId="46FDF8E2" w14:textId="77777777" w:rsidR="00257195" w:rsidRPr="0075566D" w:rsidRDefault="00257195" w:rsidP="00257195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966"/>
        <w:gridCol w:w="3402"/>
      </w:tblGrid>
      <w:tr w:rsidR="00257195" w:rsidRPr="0075566D" w14:paraId="1F5FF314" w14:textId="77777777" w:rsidTr="00F62B3A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75566D" w:rsidRDefault="00257195" w:rsidP="00C445EB">
            <w:pPr>
              <w:pStyle w:val="Style9"/>
              <w:spacing w:after="0"/>
              <w:jc w:val="center"/>
              <w:rPr>
                <w:rFonts w:ascii="Times New Roman" w:hAnsi="Times New Roman" w:cs="Times New Roman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Data i państwo urodzenia (w przypadku osób nieposiadających pesel)</w:t>
            </w:r>
          </w:p>
        </w:tc>
      </w:tr>
      <w:tr w:rsidR="00257195" w:rsidRPr="0075566D" w14:paraId="53296E4C" w14:textId="77777777" w:rsidTr="00F62B3A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75566D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75566D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75566D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75566D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75566D" w:rsidRDefault="00257195" w:rsidP="00C445EB"/>
        </w:tc>
      </w:tr>
      <w:tr w:rsidR="00257195" w:rsidRPr="0075566D" w14:paraId="44472A59" w14:textId="77777777" w:rsidTr="00F62B3A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75566D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75566D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75566D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75566D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75566D" w:rsidRDefault="00257195" w:rsidP="00C445EB"/>
        </w:tc>
      </w:tr>
      <w:tr w:rsidR="00257195" w:rsidRPr="0075566D" w14:paraId="3E54FFA6" w14:textId="77777777" w:rsidTr="00F62B3A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75566D" w:rsidRDefault="00257195" w:rsidP="00C445EB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75566D"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75566D" w:rsidRDefault="00257195" w:rsidP="00C445EB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75566D" w:rsidRDefault="00257195" w:rsidP="00C445EB"/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75566D" w:rsidRDefault="00257195" w:rsidP="00C445EB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75566D" w:rsidRDefault="00257195" w:rsidP="00C445EB"/>
        </w:tc>
      </w:tr>
    </w:tbl>
    <w:p w14:paraId="55031A75" w14:textId="77777777" w:rsidR="00D11708" w:rsidRPr="0075566D" w:rsidRDefault="00D11708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A29901D" w14:textId="77777777" w:rsidR="007B35FE" w:rsidRPr="0075566D" w:rsidRDefault="007B35FE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2CD16FA5" w14:textId="77777777" w:rsidR="007B35FE" w:rsidRPr="0075566D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B4E7AD" w14:textId="77777777" w:rsidR="007B35FE" w:rsidRPr="0075566D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5F8881" w14:textId="77777777" w:rsidR="00845294" w:rsidRPr="0075566D" w:rsidRDefault="00845294" w:rsidP="00C84801">
      <w:pPr>
        <w:pStyle w:val="Style2"/>
        <w:spacing w:after="240"/>
        <w:jc w:val="right"/>
        <w:rPr>
          <w:rStyle w:val="CharStyle17"/>
          <w:b/>
          <w:bCs/>
          <w:color w:val="000000"/>
          <w:sz w:val="22"/>
          <w:szCs w:val="22"/>
          <w:u w:val="single"/>
        </w:rPr>
      </w:pPr>
    </w:p>
    <w:p w14:paraId="0751FEA2" w14:textId="69DADD0F" w:rsidR="00257195" w:rsidRPr="0075566D" w:rsidRDefault="00257195" w:rsidP="0005744B">
      <w:pPr>
        <w:pStyle w:val="Style2"/>
        <w:spacing w:after="240" w:line="300" w:lineRule="exact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75566D">
        <w:rPr>
          <w:rStyle w:val="CharStyle17"/>
          <w:b/>
          <w:bCs/>
          <w:color w:val="000000"/>
          <w:sz w:val="22"/>
          <w:szCs w:val="22"/>
          <w:u w:val="single"/>
        </w:rPr>
        <w:lastRenderedPageBreak/>
        <w:t>Wyjaśnienie dot. wypełnienia oświadczenia</w:t>
      </w:r>
    </w:p>
    <w:p w14:paraId="6FA24199" w14:textId="19880B78" w:rsidR="00257195" w:rsidRPr="0075566D" w:rsidRDefault="00257195" w:rsidP="0005744B">
      <w:pPr>
        <w:pStyle w:val="Style2"/>
        <w:spacing w:before="240" w:after="240" w:line="300" w:lineRule="exact"/>
        <w:jc w:val="both"/>
        <w:rPr>
          <w:rStyle w:val="CharStyle3"/>
          <w:b/>
          <w:bCs/>
          <w:color w:val="000000"/>
        </w:rPr>
      </w:pPr>
      <w:r w:rsidRPr="0075566D">
        <w:rPr>
          <w:rStyle w:val="CharStyle3"/>
          <w:b/>
          <w:bCs/>
          <w:color w:val="000000"/>
        </w:rPr>
        <w:t xml:space="preserve">Oświadczenie wypełniają: </w:t>
      </w:r>
      <w:r w:rsidRPr="0075566D">
        <w:t xml:space="preserve">spółki jawne, spółki komandytowe, spółki komandytowo-akcyjne, spółki </w:t>
      </w:r>
      <w:r w:rsidR="001A7AB4" w:rsidRPr="0075566D">
        <w:br/>
      </w:r>
      <w:r w:rsidRPr="0075566D">
        <w:t>z ograniczoną odpowiedzialnością, proste spółki akcyjne, spółki akcyjne (z wyjątkiem spółek publicznych w rozumieniu ustawy z dnia 29 lipca 2005 r. o ofercie publicznej i warunkach wprowadzania instrumentów finansowych do zorganizowanego systemu obrotu oraz o spółkach publicznych),</w:t>
      </w:r>
      <w:r w:rsidRPr="0075566D" w:rsidDel="00900805">
        <w:t xml:space="preserve"> </w:t>
      </w:r>
      <w:r w:rsidRPr="0075566D"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Pr="0075566D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Pr="0075566D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b/>
          <w:bCs/>
          <w:color w:val="000000"/>
        </w:rPr>
        <w:t>Beneficjentem rzeczywistym</w:t>
      </w:r>
      <w:r w:rsidRPr="0075566D">
        <w:rPr>
          <w:rStyle w:val="CharStyle3"/>
          <w:color w:val="000000"/>
        </w:rPr>
        <w:t xml:space="preserve"> może być wyłącznie osoba fizyczna lub osoby fizyczne. </w:t>
      </w:r>
      <w:r w:rsidR="00640B0A" w:rsidRPr="0075566D">
        <w:rPr>
          <w:rStyle w:val="CharStyle3"/>
          <w:color w:val="000000"/>
        </w:rPr>
        <w:t xml:space="preserve">Oferent </w:t>
      </w:r>
      <w:r w:rsidRPr="0075566D"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Pr="0075566D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Żeby ustalić, kto jest beneficjentem rzeczywistym, w pierwszej kolejności </w:t>
      </w:r>
      <w:r w:rsidR="00640B0A" w:rsidRPr="0075566D">
        <w:rPr>
          <w:rStyle w:val="CharStyle3"/>
          <w:color w:val="000000"/>
        </w:rPr>
        <w:t xml:space="preserve">Oferent </w:t>
      </w:r>
      <w:r w:rsidRPr="0075566D">
        <w:rPr>
          <w:rStyle w:val="CharStyle3"/>
          <w:color w:val="000000"/>
        </w:rPr>
        <w:t xml:space="preserve">sprawdza, czy </w:t>
      </w:r>
      <w:r w:rsidR="001A7AB4" w:rsidRPr="0075566D">
        <w:rPr>
          <w:rStyle w:val="CharStyle3"/>
          <w:color w:val="000000"/>
        </w:rPr>
        <w:br/>
      </w:r>
      <w:r w:rsidRPr="0075566D"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Pr="0075566D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Jeżeli </w:t>
      </w:r>
      <w:r w:rsidR="00640B0A" w:rsidRPr="0075566D">
        <w:rPr>
          <w:rStyle w:val="CharStyle3"/>
          <w:color w:val="000000"/>
        </w:rPr>
        <w:t xml:space="preserve">Oferent </w:t>
      </w:r>
      <w:r w:rsidRPr="0075566D"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Pr="0075566D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5566D"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Pr="0075566D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5566D"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Pr="0075566D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0" w:line="300" w:lineRule="exact"/>
        <w:jc w:val="both"/>
        <w:rPr>
          <w:sz w:val="24"/>
          <w:szCs w:val="24"/>
        </w:rPr>
      </w:pPr>
      <w:r w:rsidRPr="0075566D"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 w:rsidRPr="0075566D">
        <w:rPr>
          <w:rStyle w:val="CharStyle3"/>
          <w:color w:val="000000"/>
        </w:rPr>
        <w:t>Oferenta</w:t>
      </w:r>
      <w:r w:rsidRPr="0075566D"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Pr="0075566D" w:rsidRDefault="00257195" w:rsidP="00421304">
      <w:pPr>
        <w:pStyle w:val="Style2"/>
        <w:numPr>
          <w:ilvl w:val="0"/>
          <w:numId w:val="9"/>
        </w:numPr>
        <w:tabs>
          <w:tab w:val="left" w:pos="720"/>
        </w:tabs>
        <w:spacing w:after="240" w:line="300" w:lineRule="exact"/>
        <w:jc w:val="both"/>
        <w:rPr>
          <w:sz w:val="24"/>
          <w:szCs w:val="24"/>
        </w:rPr>
      </w:pPr>
      <w:r w:rsidRPr="0075566D"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Pr="0075566D" w:rsidRDefault="00640B0A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Oferent </w:t>
      </w:r>
      <w:r w:rsidR="00257195" w:rsidRPr="0075566D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Pr="0075566D" w:rsidRDefault="00257195" w:rsidP="0005744B">
      <w:pPr>
        <w:pStyle w:val="Style2"/>
        <w:spacing w:after="24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75566D">
        <w:rPr>
          <w:rStyle w:val="CharStyle3"/>
          <w:color w:val="000000"/>
        </w:rPr>
        <w:t xml:space="preserve">Jeśli </w:t>
      </w:r>
      <w:r w:rsidR="00640B0A" w:rsidRPr="0075566D">
        <w:rPr>
          <w:rStyle w:val="CharStyle3"/>
          <w:color w:val="000000"/>
        </w:rPr>
        <w:t xml:space="preserve">Oferent </w:t>
      </w:r>
      <w:r w:rsidRPr="0075566D"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Pr="0075566D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Pr="0075566D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RPr="0075566D" w:rsidSect="007F0216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956" w:right="1134" w:bottom="851" w:left="1418" w:header="714" w:footer="607" w:gutter="0"/>
          <w:cols w:space="708"/>
          <w:formProt w:val="0"/>
          <w:titlePg/>
        </w:sectPr>
      </w:pPr>
    </w:p>
    <w:p w14:paraId="48D2A5FB" w14:textId="0FCFEAA2" w:rsidR="002736BD" w:rsidRPr="0075566D" w:rsidRDefault="000C3850" w:rsidP="00006F0F">
      <w:pPr>
        <w:jc w:val="right"/>
        <w:rPr>
          <w:rFonts w:cs="Arial"/>
          <w:b/>
        </w:rPr>
      </w:pPr>
      <w:r w:rsidRPr="0075566D">
        <w:rPr>
          <w:rFonts w:cs="Arial"/>
          <w:b/>
          <w:sz w:val="22"/>
          <w:szCs w:val="18"/>
        </w:rPr>
        <w:lastRenderedPageBreak/>
        <w:t>Załącznik nr 3</w:t>
      </w:r>
      <w:r w:rsidR="00722104" w:rsidRPr="0075566D">
        <w:rPr>
          <w:rFonts w:cs="Arial"/>
          <w:b/>
          <w:sz w:val="22"/>
          <w:szCs w:val="18"/>
        </w:rPr>
        <w:t xml:space="preserve"> </w:t>
      </w:r>
      <w:r w:rsidR="00722104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722104" w:rsidRPr="0075566D">
        <w:rPr>
          <w:b/>
          <w:sz w:val="22"/>
          <w:szCs w:val="22"/>
        </w:rPr>
        <w:t>apytania ofertowego</w:t>
      </w:r>
    </w:p>
    <w:p w14:paraId="40769F8A" w14:textId="77777777" w:rsidR="000C3850" w:rsidRPr="0075566D" w:rsidRDefault="000C3850" w:rsidP="00006F0F">
      <w:pPr>
        <w:jc w:val="right"/>
        <w:rPr>
          <w:rFonts w:cs="Arial"/>
          <w:b/>
        </w:rPr>
      </w:pPr>
    </w:p>
    <w:p w14:paraId="4B7BCCA6" w14:textId="77777777" w:rsidR="00EC2300" w:rsidRPr="0075566D" w:rsidRDefault="00EC2300" w:rsidP="00EC2300">
      <w:pPr>
        <w:jc w:val="center"/>
        <w:rPr>
          <w:rFonts w:cs="Arial"/>
          <w:b/>
        </w:rPr>
      </w:pPr>
      <w:r w:rsidRPr="0075566D">
        <w:rPr>
          <w:rFonts w:cs="Arial"/>
          <w:b/>
        </w:rPr>
        <w:t xml:space="preserve">WZÓR UMOWY WRAZ Z ZAŁĄCZNIKAMI </w:t>
      </w:r>
      <w:bookmarkStart w:id="21" w:name="_Hlk222820923"/>
      <w:r w:rsidRPr="0075566D">
        <w:rPr>
          <w:rFonts w:cs="Arial"/>
          <w:b/>
        </w:rPr>
        <w:t>DO POBRANIA</w:t>
      </w:r>
      <w:bookmarkEnd w:id="21"/>
      <w:r w:rsidRPr="0075566D">
        <w:rPr>
          <w:rFonts w:cs="Arial"/>
          <w:b/>
        </w:rPr>
        <w:t xml:space="preserve"> </w:t>
      </w:r>
    </w:p>
    <w:p w14:paraId="6766D1F2" w14:textId="77777777" w:rsidR="00EC2300" w:rsidRPr="0075566D" w:rsidRDefault="00EC2300" w:rsidP="00EC2300">
      <w:pPr>
        <w:jc w:val="center"/>
        <w:rPr>
          <w:rFonts w:cs="Arial"/>
          <w:b/>
        </w:rPr>
      </w:pPr>
      <w:bookmarkStart w:id="22" w:name="_Hlk222830352"/>
      <w:r w:rsidRPr="0075566D">
        <w:rPr>
          <w:rFonts w:cs="Arial"/>
          <w:b/>
        </w:rPr>
        <w:t>(PLATFORMA CONNECT)</w:t>
      </w:r>
    </w:p>
    <w:bookmarkEnd w:id="22"/>
    <w:p w14:paraId="6E91225A" w14:textId="77777777" w:rsidR="00EC2300" w:rsidRPr="0075566D" w:rsidRDefault="00EC2300" w:rsidP="00EC2300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0DFD70C" w14:textId="77777777" w:rsidR="00EC2300" w:rsidRPr="0075566D" w:rsidRDefault="00EC2300" w:rsidP="00EC2300">
      <w:pPr>
        <w:pStyle w:val="Style2"/>
        <w:spacing w:after="240" w:line="269" w:lineRule="auto"/>
        <w:jc w:val="both"/>
        <w:rPr>
          <w:b/>
          <w:bCs/>
          <w:sz w:val="24"/>
          <w:szCs w:val="24"/>
          <w:u w:val="single"/>
        </w:rPr>
      </w:pPr>
      <w:r w:rsidRPr="0075566D">
        <w:rPr>
          <w:b/>
          <w:bCs/>
          <w:sz w:val="24"/>
          <w:szCs w:val="24"/>
          <w:u w:val="single"/>
        </w:rPr>
        <w:t>UWAGA:</w:t>
      </w:r>
    </w:p>
    <w:p w14:paraId="28A7DC52" w14:textId="031D8E88" w:rsidR="000C3850" w:rsidRPr="0075566D" w:rsidRDefault="00EC2300" w:rsidP="00622E83">
      <w:pPr>
        <w:pStyle w:val="Style2"/>
        <w:spacing w:after="240" w:line="269" w:lineRule="auto"/>
        <w:jc w:val="both"/>
        <w:rPr>
          <w:sz w:val="24"/>
          <w:szCs w:val="24"/>
        </w:rPr>
        <w:sectPr w:rsidR="000C3850" w:rsidRPr="0075566D" w:rsidSect="00A25D7C">
          <w:footerReference w:type="first" r:id="rId18"/>
          <w:pgSz w:w="11906" w:h="16838" w:code="9"/>
          <w:pgMar w:top="2526" w:right="1134" w:bottom="851" w:left="1418" w:header="708" w:footer="604" w:gutter="0"/>
          <w:cols w:space="708"/>
          <w:formProt w:val="0"/>
          <w:titlePg/>
        </w:sectPr>
      </w:pPr>
      <w:r w:rsidRPr="0075566D">
        <w:rPr>
          <w:sz w:val="24"/>
          <w:szCs w:val="24"/>
        </w:rPr>
        <w:t>Zamawiający odstąpił od żądania parafowania wzoru umowy (</w:t>
      </w:r>
      <w:r w:rsidRPr="0075566D">
        <w:rPr>
          <w:b/>
          <w:bCs/>
          <w:sz w:val="24"/>
          <w:szCs w:val="24"/>
        </w:rPr>
        <w:t>Załącznik nr 3</w:t>
      </w:r>
      <w:r w:rsidRPr="0075566D">
        <w:rPr>
          <w:sz w:val="24"/>
          <w:szCs w:val="24"/>
        </w:rPr>
        <w:t xml:space="preserve"> </w:t>
      </w:r>
      <w:r w:rsidRPr="0075566D">
        <w:rPr>
          <w:sz w:val="24"/>
          <w:szCs w:val="24"/>
        </w:rPr>
        <w:br/>
        <w:t xml:space="preserve">do Zapytania ofertowego), wymaga jednak akceptacji jego treści </w:t>
      </w:r>
      <w:r w:rsidR="00622E83" w:rsidRPr="0075566D">
        <w:rPr>
          <w:sz w:val="24"/>
          <w:szCs w:val="24"/>
        </w:rPr>
        <w:t xml:space="preserve"> (</w:t>
      </w:r>
      <w:r w:rsidR="00622E83" w:rsidRPr="0075566D">
        <w:rPr>
          <w:b/>
          <w:bCs/>
          <w:sz w:val="24"/>
          <w:szCs w:val="24"/>
        </w:rPr>
        <w:t xml:space="preserve">Załącznik </w:t>
      </w:r>
      <w:r w:rsidRPr="0075566D">
        <w:rPr>
          <w:b/>
          <w:bCs/>
          <w:sz w:val="24"/>
          <w:szCs w:val="24"/>
        </w:rPr>
        <w:t xml:space="preserve">nr </w:t>
      </w:r>
      <w:r w:rsidR="00622E83" w:rsidRPr="0075566D">
        <w:rPr>
          <w:b/>
          <w:bCs/>
          <w:sz w:val="24"/>
          <w:szCs w:val="24"/>
        </w:rPr>
        <w:t>2</w:t>
      </w:r>
      <w:r w:rsidR="009969C2" w:rsidRPr="0075566D">
        <w:rPr>
          <w:b/>
          <w:bCs/>
          <w:sz w:val="24"/>
          <w:szCs w:val="24"/>
        </w:rPr>
        <w:t xml:space="preserve"> </w:t>
      </w:r>
      <w:r w:rsidRPr="0075566D">
        <w:rPr>
          <w:sz w:val="24"/>
          <w:szCs w:val="24"/>
        </w:rPr>
        <w:t>do Zapytania ofertowego</w:t>
      </w:r>
      <w:r w:rsidR="00622E83" w:rsidRPr="0075566D">
        <w:rPr>
          <w:sz w:val="24"/>
          <w:szCs w:val="24"/>
        </w:rPr>
        <w:t>).</w:t>
      </w:r>
    </w:p>
    <w:p w14:paraId="65E2B1E2" w14:textId="420E57EA" w:rsidR="00006F0F" w:rsidRPr="0075566D" w:rsidRDefault="00006F0F" w:rsidP="00006F0F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 xml:space="preserve">Załącznik nr </w:t>
      </w:r>
      <w:r w:rsidR="002736BD" w:rsidRPr="0075566D">
        <w:rPr>
          <w:rFonts w:cs="Arial"/>
          <w:b/>
          <w:sz w:val="22"/>
          <w:szCs w:val="18"/>
        </w:rPr>
        <w:t>4</w:t>
      </w:r>
      <w:r w:rsidR="00722104" w:rsidRPr="0075566D">
        <w:rPr>
          <w:rFonts w:cs="Arial"/>
          <w:b/>
          <w:sz w:val="22"/>
          <w:szCs w:val="18"/>
        </w:rPr>
        <w:t xml:space="preserve"> </w:t>
      </w:r>
      <w:r w:rsidR="00722104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Za</w:t>
      </w:r>
      <w:r w:rsidR="00722104" w:rsidRPr="0075566D">
        <w:rPr>
          <w:b/>
          <w:sz w:val="22"/>
          <w:szCs w:val="22"/>
        </w:rPr>
        <w:t>pytania ofertowego</w:t>
      </w:r>
      <w:r w:rsidR="009969C2" w:rsidRPr="0075566D">
        <w:rPr>
          <w:b/>
          <w:sz w:val="22"/>
          <w:szCs w:val="22"/>
        </w:rPr>
        <w:t xml:space="preserve"> </w:t>
      </w:r>
      <w:r w:rsidR="009969C2" w:rsidRPr="0075566D">
        <w:rPr>
          <w:rFonts w:cs="Arial"/>
          <w:b/>
          <w:bCs/>
          <w:sz w:val="22"/>
          <w:szCs w:val="22"/>
        </w:rPr>
        <w:t>– część formalna</w:t>
      </w:r>
    </w:p>
    <w:p w14:paraId="44CF1E0B" w14:textId="77777777" w:rsidR="00006F0F" w:rsidRPr="0075566D" w:rsidRDefault="00006F0F" w:rsidP="00006F0F">
      <w:pPr>
        <w:spacing w:after="360"/>
        <w:ind w:left="425"/>
        <w:jc w:val="center"/>
        <w:rPr>
          <w:rFonts w:eastAsia="Calibri" w:cs="Arial"/>
          <w:b/>
        </w:rPr>
      </w:pPr>
    </w:p>
    <w:p w14:paraId="58C057E6" w14:textId="761A529E" w:rsidR="00006F0F" w:rsidRPr="0075566D" w:rsidRDefault="00006F0F" w:rsidP="00F62B3A">
      <w:pPr>
        <w:spacing w:after="360"/>
        <w:ind w:left="-142"/>
        <w:jc w:val="center"/>
        <w:rPr>
          <w:rFonts w:eastAsia="Calibri" w:cs="Arial"/>
          <w:b/>
          <w:sz w:val="20"/>
        </w:rPr>
      </w:pPr>
      <w:r w:rsidRPr="0075566D">
        <w:rPr>
          <w:rFonts w:eastAsia="Calibri" w:cs="Arial"/>
          <w:b/>
          <w:sz w:val="20"/>
        </w:rPr>
        <w:t xml:space="preserve">Informacja </w:t>
      </w:r>
      <w:r w:rsidRPr="0075566D">
        <w:rPr>
          <w:rFonts w:eastAsia="Calibri" w:cs="Arial"/>
          <w:b/>
          <w:sz w:val="20"/>
        </w:rPr>
        <w:br/>
        <w:t xml:space="preserve">o sposobie rozliczenia zamówienia na gruncie VAT przez </w:t>
      </w:r>
      <w:r w:rsidR="00640B0A" w:rsidRPr="0075566D">
        <w:rPr>
          <w:rFonts w:eastAsia="Calibri" w:cs="Arial"/>
          <w:b/>
          <w:sz w:val="20"/>
        </w:rPr>
        <w:t xml:space="preserve">Oferenta </w:t>
      </w:r>
      <w:r w:rsidRPr="0075566D">
        <w:rPr>
          <w:rFonts w:eastAsia="Calibri" w:cs="Arial"/>
          <w:b/>
          <w:sz w:val="20"/>
        </w:rPr>
        <w:t>mającego siedzibę za granicą</w:t>
      </w:r>
    </w:p>
    <w:p w14:paraId="0D2358D2" w14:textId="77777777" w:rsidR="00BB5D92" w:rsidRPr="0075566D" w:rsidRDefault="00006F0F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75566D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 w:rsidR="00640B0A" w:rsidRPr="0075566D">
        <w:rPr>
          <w:rFonts w:eastAsia="Calibri" w:cs="Arial"/>
          <w:sz w:val="20"/>
        </w:rPr>
        <w:t xml:space="preserve">Oferent </w:t>
      </w:r>
      <w:r w:rsidRPr="0075566D">
        <w:rPr>
          <w:rFonts w:eastAsia="Calibri" w:cs="Arial"/>
          <w:sz w:val="20"/>
        </w:rPr>
        <w:t xml:space="preserve">zagraniczny), w związku z </w:t>
      </w:r>
      <w:r w:rsidR="00877225" w:rsidRPr="0075566D">
        <w:rPr>
          <w:rFonts w:eastAsia="Calibri" w:cs="Arial"/>
          <w:sz w:val="20"/>
        </w:rPr>
        <w:t xml:space="preserve">Zapytaniem </w:t>
      </w:r>
      <w:r w:rsidR="0092388E" w:rsidRPr="0075566D">
        <w:rPr>
          <w:rFonts w:eastAsia="Calibri" w:cs="Arial"/>
          <w:sz w:val="20"/>
        </w:rPr>
        <w:t>o</w:t>
      </w:r>
      <w:r w:rsidR="00877225" w:rsidRPr="0075566D">
        <w:rPr>
          <w:rFonts w:eastAsia="Calibri" w:cs="Arial"/>
          <w:sz w:val="20"/>
        </w:rPr>
        <w:t>fertowym</w:t>
      </w:r>
      <w:r w:rsidRPr="0075566D">
        <w:rPr>
          <w:rFonts w:eastAsia="Calibri" w:cs="Arial"/>
          <w:sz w:val="20"/>
        </w:rPr>
        <w:t xml:space="preserve"> </w:t>
      </w:r>
      <w:r w:rsidR="00CB21CA" w:rsidRPr="0075566D">
        <w:rPr>
          <w:rFonts w:eastAsia="Calibri" w:cs="Arial"/>
          <w:sz w:val="20"/>
        </w:rPr>
        <w:t>w postępowaniu</w:t>
      </w:r>
      <w:r w:rsidRPr="0075566D">
        <w:rPr>
          <w:rFonts w:eastAsia="Calibri" w:cs="Arial"/>
          <w:sz w:val="20"/>
        </w:rPr>
        <w:t xml:space="preserve"> pn.</w:t>
      </w:r>
      <w:r w:rsidRPr="0075566D">
        <w:rPr>
          <w:rFonts w:cs="Arial"/>
          <w:sz w:val="20"/>
        </w:rPr>
        <w:t xml:space="preserve"> </w:t>
      </w:r>
    </w:p>
    <w:p w14:paraId="66D8870D" w14:textId="77777777" w:rsidR="00BB5D92" w:rsidRPr="0075566D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483451FD" w14:textId="527EA5BF" w:rsidR="00BB5D92" w:rsidRPr="0075566D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  <w:r w:rsidRPr="0075566D">
        <w:rPr>
          <w:rFonts w:cs="Arial"/>
          <w:b/>
          <w:bCs/>
          <w:i/>
          <w:iCs/>
          <w:sz w:val="20"/>
        </w:rPr>
        <w:t>Umowa ramowa na opracowanie dokumentacji projektowych dla zadań inwestycyjnych – Oddział Zakład Gazowniczy w Krakowie, Obszar działania Gazowni w Dobczycach</w:t>
      </w:r>
    </w:p>
    <w:p w14:paraId="42E64485" w14:textId="77777777" w:rsidR="00BB5D92" w:rsidRPr="0075566D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21A748CF" w14:textId="77777777" w:rsidR="00BB5D92" w:rsidRPr="0075566D" w:rsidRDefault="00BB5D92" w:rsidP="00006F0F">
      <w:pPr>
        <w:spacing w:line="280" w:lineRule="atLeast"/>
        <w:jc w:val="both"/>
        <w:rPr>
          <w:rFonts w:cs="Arial"/>
          <w:i/>
          <w:iCs/>
          <w:color w:val="FFC000"/>
          <w:sz w:val="20"/>
        </w:rPr>
      </w:pPr>
    </w:p>
    <w:p w14:paraId="65F8EC77" w14:textId="1816116D" w:rsidR="00006F0F" w:rsidRPr="0075566D" w:rsidRDefault="00006F0F" w:rsidP="00006F0F">
      <w:pPr>
        <w:spacing w:line="280" w:lineRule="atLeast"/>
        <w:jc w:val="both"/>
        <w:rPr>
          <w:rFonts w:eastAsia="Calibri" w:cs="Arial"/>
          <w:iCs/>
          <w:sz w:val="20"/>
        </w:rPr>
      </w:pPr>
      <w:r w:rsidRPr="0075566D">
        <w:rPr>
          <w:rFonts w:eastAsia="Calibri" w:cs="Arial"/>
          <w:iCs/>
          <w:sz w:val="20"/>
        </w:rPr>
        <w:t>informuję, że transakcja zostanie zrealizowana:</w:t>
      </w:r>
    </w:p>
    <w:p w14:paraId="1994903D" w14:textId="77777777" w:rsidR="00006F0F" w:rsidRPr="0075566D" w:rsidRDefault="00006F0F" w:rsidP="00006F0F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736E2310" w14:textId="4061C061" w:rsidR="00006F0F" w:rsidRPr="0075566D" w:rsidRDefault="00006F0F" w:rsidP="00421304">
      <w:pPr>
        <w:numPr>
          <w:ilvl w:val="0"/>
          <w:numId w:val="15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przez </w:t>
      </w:r>
      <w:r w:rsidR="00640B0A" w:rsidRPr="0075566D">
        <w:rPr>
          <w:rFonts w:eastAsia="Calibri" w:cs="Arial"/>
          <w:sz w:val="20"/>
        </w:rPr>
        <w:t xml:space="preserve">Oferenta </w:t>
      </w:r>
      <w:r w:rsidRPr="0075566D">
        <w:rPr>
          <w:rFonts w:eastAsia="Calibri" w:cs="Arial"/>
          <w:sz w:val="20"/>
        </w:rPr>
        <w:t>zagranicznego, działającego bezpośrednio w zakresie realizacji Umowy,</w:t>
      </w:r>
    </w:p>
    <w:p w14:paraId="634411C6" w14:textId="011E2448" w:rsidR="00006F0F" w:rsidRPr="0075566D" w:rsidRDefault="00006F0F" w:rsidP="00421304">
      <w:pPr>
        <w:numPr>
          <w:ilvl w:val="0"/>
          <w:numId w:val="15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75566D">
        <w:rPr>
          <w:rFonts w:cs="Arial"/>
          <w:sz w:val="20"/>
        </w:rPr>
        <w:t xml:space="preserve">przez Oddział </w:t>
      </w:r>
      <w:r w:rsidR="00640B0A" w:rsidRPr="0075566D">
        <w:rPr>
          <w:rFonts w:cs="Arial"/>
          <w:sz w:val="20"/>
        </w:rPr>
        <w:t xml:space="preserve">Oferenta </w:t>
      </w:r>
      <w:r w:rsidRPr="0075566D">
        <w:rPr>
          <w:rFonts w:cs="Arial"/>
          <w:sz w:val="20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75566D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75566D">
        <w:rPr>
          <w:sz w:val="20"/>
          <w:szCs w:val="20"/>
        </w:rPr>
        <w:t xml:space="preserve">z siedzibą w …………………………………………………………………….. </w:t>
      </w:r>
    </w:p>
    <w:p w14:paraId="2C781D4A" w14:textId="77777777" w:rsidR="00006F0F" w:rsidRPr="0075566D" w:rsidRDefault="00006F0F" w:rsidP="00006F0F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75566D">
        <w:rPr>
          <w:sz w:val="20"/>
          <w:szCs w:val="20"/>
        </w:rPr>
        <w:t>zarejestrowany w KRS pod numerem …………………… .*</w:t>
      </w:r>
    </w:p>
    <w:p w14:paraId="17085828" w14:textId="77777777" w:rsidR="00006F0F" w:rsidRPr="0075566D" w:rsidRDefault="00006F0F" w:rsidP="00006F0F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362AB9D1" w14:textId="77777777" w:rsidR="00006F0F" w:rsidRPr="0075566D" w:rsidRDefault="00006F0F" w:rsidP="00006F0F">
      <w:pPr>
        <w:spacing w:after="120" w:line="280" w:lineRule="atLeast"/>
        <w:jc w:val="both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Jednocześnie informuję, że transakcja zostanie zrealizowana w formie (zaznaczyć właściwy kwadrat):</w:t>
      </w:r>
    </w:p>
    <w:p w14:paraId="2027651D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wewnątrzwspólnotowej dostawy towarów,</w:t>
      </w:r>
    </w:p>
    <w:p w14:paraId="225EC960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dostawy z terytorium kraju,</w:t>
      </w:r>
    </w:p>
    <w:p w14:paraId="2960386D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dostawy łańcuchowej z terytorium UE,</w:t>
      </w:r>
    </w:p>
    <w:p w14:paraId="6B616B30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dostawy łańcuchowej z terytorium kraju trzeciego,</w:t>
      </w:r>
    </w:p>
    <w:p w14:paraId="1359F61E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importu,</w:t>
      </w:r>
    </w:p>
    <w:p w14:paraId="7D43A31A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dostawy z montażem,</w:t>
      </w:r>
    </w:p>
    <w:p w14:paraId="26D52438" w14:textId="77777777" w:rsidR="00006F0F" w:rsidRPr="0075566D" w:rsidRDefault="00006F0F" w:rsidP="00421304">
      <w:pPr>
        <w:numPr>
          <w:ilvl w:val="0"/>
          <w:numId w:val="16"/>
        </w:numPr>
        <w:spacing w:line="280" w:lineRule="atLeast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59DB30EA" w14:textId="77777777" w:rsidR="00006F0F" w:rsidRPr="0075566D" w:rsidRDefault="00006F0F" w:rsidP="00006F0F">
      <w:pPr>
        <w:spacing w:line="280" w:lineRule="atLeast"/>
        <w:ind w:left="6372"/>
        <w:rPr>
          <w:rFonts w:eastAsia="Calibri" w:cs="Arial"/>
          <w:sz w:val="20"/>
        </w:rPr>
      </w:pPr>
    </w:p>
    <w:p w14:paraId="48F0602B" w14:textId="77777777" w:rsidR="00006F0F" w:rsidRPr="0075566D" w:rsidRDefault="00006F0F" w:rsidP="00006F0F">
      <w:pPr>
        <w:spacing w:line="280" w:lineRule="atLeast"/>
        <w:ind w:right="72"/>
        <w:rPr>
          <w:rFonts w:eastAsia="Calibri" w:cs="Arial"/>
          <w:sz w:val="20"/>
        </w:rPr>
      </w:pPr>
    </w:p>
    <w:p w14:paraId="48A61F52" w14:textId="3F9E60EF" w:rsidR="00006F0F" w:rsidRPr="0075566D" w:rsidRDefault="00006F0F" w:rsidP="00006F0F">
      <w:pPr>
        <w:spacing w:line="280" w:lineRule="atLeast"/>
        <w:ind w:right="72"/>
        <w:rPr>
          <w:rFonts w:cs="Arial"/>
          <w:sz w:val="20"/>
        </w:rPr>
      </w:pPr>
    </w:p>
    <w:p w14:paraId="3796B2EB" w14:textId="77777777" w:rsidR="007B35FE" w:rsidRPr="0075566D" w:rsidRDefault="007B35FE" w:rsidP="00006F0F">
      <w:pPr>
        <w:spacing w:line="280" w:lineRule="atLeast"/>
        <w:ind w:right="72"/>
        <w:rPr>
          <w:rFonts w:cs="Arial"/>
          <w:sz w:val="20"/>
        </w:rPr>
      </w:pPr>
    </w:p>
    <w:p w14:paraId="5288133E" w14:textId="77777777" w:rsidR="007B35FE" w:rsidRPr="0075566D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4957151A" w14:textId="77777777" w:rsidR="007B35FE" w:rsidRPr="0075566D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569A8DDE" w14:textId="77777777" w:rsidR="00006F0F" w:rsidRPr="0075566D" w:rsidRDefault="00006F0F" w:rsidP="00006F0F">
      <w:pPr>
        <w:spacing w:line="280" w:lineRule="atLeast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*niepotrzebne skreślić</w:t>
      </w:r>
    </w:p>
    <w:p w14:paraId="024159F7" w14:textId="7C6285DD" w:rsidR="00006F0F" w:rsidRPr="0075566D" w:rsidRDefault="00006F0F" w:rsidP="00006F0F">
      <w:pPr>
        <w:spacing w:line="280" w:lineRule="atLeast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**zaznaczyć także w przypadku, gdy </w:t>
      </w:r>
      <w:r w:rsidR="00640B0A" w:rsidRPr="0075566D">
        <w:rPr>
          <w:rFonts w:eastAsia="Calibri" w:cs="Arial"/>
          <w:sz w:val="20"/>
        </w:rPr>
        <w:t xml:space="preserve">Oferent </w:t>
      </w:r>
      <w:r w:rsidRPr="0075566D">
        <w:rPr>
          <w:rFonts w:eastAsia="Calibri" w:cs="Arial"/>
          <w:sz w:val="20"/>
        </w:rPr>
        <w:t>nie jest podatnikiem VAT</w:t>
      </w:r>
    </w:p>
    <w:p w14:paraId="202503D1" w14:textId="77777777" w:rsidR="00006F0F" w:rsidRPr="0075566D" w:rsidRDefault="00006F0F" w:rsidP="00006F0F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1C50D7E" w14:textId="65EA0839" w:rsidR="000E0B64" w:rsidRPr="0075566D" w:rsidRDefault="000E0B64">
      <w:pPr>
        <w:rPr>
          <w:rFonts w:cs="Arial"/>
          <w:sz w:val="18"/>
          <w:szCs w:val="18"/>
        </w:rPr>
      </w:pPr>
      <w:r w:rsidRPr="0075566D">
        <w:rPr>
          <w:sz w:val="18"/>
          <w:szCs w:val="18"/>
        </w:rPr>
        <w:br w:type="page"/>
      </w:r>
    </w:p>
    <w:p w14:paraId="7FB700A7" w14:textId="75FF59CB" w:rsidR="000E0B64" w:rsidRPr="0075566D" w:rsidRDefault="000E0B64" w:rsidP="000E0B64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>Załącznik nr 5</w:t>
      </w:r>
      <w:r w:rsidR="001004FC" w:rsidRPr="0075566D">
        <w:rPr>
          <w:rFonts w:cs="Arial"/>
          <w:b/>
          <w:sz w:val="22"/>
          <w:szCs w:val="18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  <w:r w:rsidRPr="0075566D">
        <w:rPr>
          <w:rFonts w:cs="Arial"/>
          <w:b/>
          <w:sz w:val="22"/>
          <w:szCs w:val="18"/>
        </w:rPr>
        <w:t xml:space="preserve"> – część techniczna</w:t>
      </w:r>
    </w:p>
    <w:p w14:paraId="5E4A711C" w14:textId="77777777" w:rsidR="001D4279" w:rsidRPr="0075566D" w:rsidRDefault="001D427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908D4B" w14:textId="0A2A126E" w:rsidR="000E0B64" w:rsidRPr="0075566D" w:rsidRDefault="00BB5D92" w:rsidP="000E0B64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22"/>
        </w:rPr>
        <w:t>Umowa ramowa na opracowanie dokumentacji projektowych dla zadań inwestycyjnych – Oddział Zakład Gazowniczy w Krakowie, Obszar działania Gazowni w Dobczycach</w:t>
      </w:r>
    </w:p>
    <w:p w14:paraId="6D1D15CF" w14:textId="77777777" w:rsidR="000E0B64" w:rsidRPr="0075566D" w:rsidRDefault="000E0B64" w:rsidP="000E0B64">
      <w:pPr>
        <w:jc w:val="center"/>
        <w:rPr>
          <w:rFonts w:cs="Arial"/>
          <w:b/>
          <w:sz w:val="22"/>
          <w:szCs w:val="18"/>
        </w:rPr>
      </w:pPr>
    </w:p>
    <w:p w14:paraId="0FDA9D0A" w14:textId="77777777" w:rsidR="000E0B64" w:rsidRPr="0075566D" w:rsidRDefault="000E0B64" w:rsidP="000E0B64">
      <w:pPr>
        <w:jc w:val="center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t>Wymagania dla Wykonawców</w:t>
      </w:r>
    </w:p>
    <w:p w14:paraId="50C73F68" w14:textId="77777777" w:rsidR="000E0B64" w:rsidRPr="0075566D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6D84A28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t>1.</w:t>
      </w:r>
      <w:r w:rsidRPr="0075566D">
        <w:rPr>
          <w:rFonts w:cs="Arial"/>
          <w:sz w:val="22"/>
          <w:szCs w:val="18"/>
        </w:rPr>
        <w:t xml:space="preserve"> </w:t>
      </w:r>
      <w:r w:rsidRPr="0075566D">
        <w:rPr>
          <w:rFonts w:cs="Arial"/>
          <w:b/>
          <w:sz w:val="22"/>
          <w:szCs w:val="18"/>
        </w:rPr>
        <w:t>O zamówienie mogą ubiegać się wykonawcy, którzy</w:t>
      </w:r>
      <w:r w:rsidRPr="0075566D">
        <w:rPr>
          <w:rFonts w:cs="Arial"/>
          <w:sz w:val="22"/>
          <w:szCs w:val="18"/>
        </w:rPr>
        <w:t>:</w:t>
      </w:r>
    </w:p>
    <w:p w14:paraId="32A19E0C" w14:textId="77777777" w:rsidR="000E0B64" w:rsidRPr="0075566D" w:rsidRDefault="000E0B64" w:rsidP="00421304">
      <w:pPr>
        <w:pStyle w:val="Akapitzlist"/>
        <w:numPr>
          <w:ilvl w:val="0"/>
          <w:numId w:val="21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 xml:space="preserve">W okresie ostatnich </w:t>
      </w:r>
      <w:r w:rsidRPr="0075566D">
        <w:rPr>
          <w:rFonts w:ascii="Arial" w:hAnsi="Arial" w:cs="Arial"/>
          <w:b/>
          <w:bCs/>
          <w:sz w:val="22"/>
          <w:szCs w:val="18"/>
        </w:rPr>
        <w:t>pięciu lat</w:t>
      </w:r>
      <w:r w:rsidRPr="0075566D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75566D">
        <w:rPr>
          <w:rFonts w:ascii="Arial" w:hAnsi="Arial" w:cs="Arial"/>
          <w:b/>
          <w:bCs/>
          <w:sz w:val="22"/>
          <w:szCs w:val="18"/>
        </w:rPr>
        <w:t>minimum 5 dokumentacji projektowych</w:t>
      </w:r>
      <w:r w:rsidRPr="0075566D">
        <w:rPr>
          <w:rFonts w:ascii="Arial" w:hAnsi="Arial" w:cs="Arial"/>
          <w:sz w:val="22"/>
          <w:szCs w:val="18"/>
        </w:rPr>
        <w:t xml:space="preserve"> sieci gazowej z przyłączami każda o długości łącznej gazociągu </w:t>
      </w:r>
      <w:r w:rsidRPr="0075566D">
        <w:rPr>
          <w:rFonts w:ascii="Arial" w:hAnsi="Arial" w:cs="Arial"/>
          <w:b/>
          <w:bCs/>
          <w:sz w:val="22"/>
          <w:szCs w:val="18"/>
        </w:rPr>
        <w:t xml:space="preserve">co najmniej 200 </w:t>
      </w:r>
      <w:proofErr w:type="spellStart"/>
      <w:r w:rsidRPr="0075566D">
        <w:rPr>
          <w:rFonts w:ascii="Arial" w:hAnsi="Arial" w:cs="Arial"/>
          <w:b/>
          <w:bCs/>
          <w:sz w:val="22"/>
          <w:szCs w:val="18"/>
        </w:rPr>
        <w:t>mb</w:t>
      </w:r>
      <w:proofErr w:type="spellEnd"/>
      <w:r w:rsidRPr="0075566D">
        <w:rPr>
          <w:rFonts w:ascii="Arial" w:hAnsi="Arial" w:cs="Arial"/>
          <w:sz w:val="22"/>
          <w:szCs w:val="18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75566D">
        <w:rPr>
          <w:rFonts w:ascii="Arial" w:hAnsi="Arial" w:cs="Arial"/>
          <w:b/>
          <w:bCs/>
          <w:sz w:val="22"/>
          <w:szCs w:val="18"/>
          <w:u w:val="single"/>
        </w:rPr>
        <w:t>poparte referencjami</w:t>
      </w:r>
      <w:r w:rsidRPr="0075566D">
        <w:rPr>
          <w:rFonts w:ascii="Arial" w:hAnsi="Arial" w:cs="Arial"/>
          <w:sz w:val="22"/>
          <w:szCs w:val="18"/>
        </w:rPr>
        <w:t xml:space="preserve"> wystawionymi przez zlecających, potwierdzających, że zostały wykonane z należytą starannością.</w:t>
      </w:r>
    </w:p>
    <w:p w14:paraId="7D391111" w14:textId="77777777" w:rsidR="000E0B64" w:rsidRPr="0075566D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150A9CC" w14:textId="77777777" w:rsidR="000E0B64" w:rsidRPr="0075566D" w:rsidRDefault="000E0B64" w:rsidP="00421304">
      <w:pPr>
        <w:pStyle w:val="Akapitzlist"/>
        <w:numPr>
          <w:ilvl w:val="0"/>
          <w:numId w:val="21"/>
        </w:numPr>
        <w:spacing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 xml:space="preserve">Dysponują lub będą dysponować osobą </w:t>
      </w:r>
      <w:r w:rsidRPr="0075566D">
        <w:rPr>
          <w:rFonts w:ascii="Arial" w:hAnsi="Arial" w:cs="Arial"/>
          <w:b/>
          <w:bCs/>
          <w:sz w:val="22"/>
          <w:szCs w:val="18"/>
        </w:rPr>
        <w:t>Projektanta</w:t>
      </w:r>
      <w:r w:rsidRPr="0075566D">
        <w:rPr>
          <w:rFonts w:ascii="Arial" w:hAnsi="Arial" w:cs="Arial"/>
          <w:sz w:val="22"/>
          <w:szCs w:val="18"/>
        </w:rPr>
        <w:t xml:space="preserve"> posiadającego:</w:t>
      </w:r>
    </w:p>
    <w:p w14:paraId="5E8EAAE2" w14:textId="77777777" w:rsidR="000E0B64" w:rsidRPr="0075566D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5566D">
        <w:rPr>
          <w:rFonts w:cs="Arial"/>
          <w:sz w:val="22"/>
          <w:szCs w:val="18"/>
        </w:rPr>
        <w:t xml:space="preserve">- uprawnienia budowlane do projektowania </w:t>
      </w:r>
      <w:r w:rsidRPr="0075566D">
        <w:rPr>
          <w:rFonts w:cs="Arial"/>
          <w:b/>
          <w:bCs/>
          <w:sz w:val="22"/>
          <w:szCs w:val="18"/>
        </w:rPr>
        <w:t>bez ograniczeń w specjalności instalacyjnej</w:t>
      </w:r>
      <w:r w:rsidRPr="0075566D">
        <w:rPr>
          <w:rFonts w:cs="Arial"/>
          <w:sz w:val="22"/>
          <w:szCs w:val="18"/>
        </w:rPr>
        <w:t xml:space="preserve"> (tzw. „sanitarnej”) </w:t>
      </w:r>
      <w:r w:rsidRPr="0075566D">
        <w:rPr>
          <w:rFonts w:cs="Arial"/>
          <w:b/>
          <w:bCs/>
          <w:sz w:val="22"/>
          <w:szCs w:val="18"/>
        </w:rPr>
        <w:t>w zakresie sieci, instalacji i urządzeń cieplnych, wentylacyjnych, gazowych, wodociągowych i kanalizacyjnych</w:t>
      </w:r>
      <w:r w:rsidRPr="0075566D">
        <w:rPr>
          <w:rFonts w:cs="Arial"/>
          <w:sz w:val="22"/>
          <w:szCs w:val="18"/>
        </w:rPr>
        <w:t xml:space="preserve">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 oraz aktualne zaświadczenie o przynależności do właściwej miejscowo Izby Inżynierów Budownictwa,</w:t>
      </w:r>
    </w:p>
    <w:p w14:paraId="223E8DA6" w14:textId="77777777" w:rsidR="000E0B64" w:rsidRPr="0075566D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5566D">
        <w:rPr>
          <w:rFonts w:cs="Arial"/>
          <w:sz w:val="22"/>
          <w:szCs w:val="18"/>
        </w:rPr>
        <w:t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 projektu budowlanego i projektu wykonawczego rurociągu, dla których zostały uzyskane decyzje o pozwoleniu na budowę lub dokonano skutecznego zgłoszenia robót nie wymagających pozwolenia na budowę.</w:t>
      </w:r>
    </w:p>
    <w:p w14:paraId="54CCE235" w14:textId="79805E72" w:rsidR="000E0B64" w:rsidRPr="0075566D" w:rsidRDefault="000E0B64" w:rsidP="000E0B64">
      <w:pPr>
        <w:ind w:left="709"/>
        <w:jc w:val="both"/>
        <w:rPr>
          <w:rFonts w:cs="Arial"/>
          <w:sz w:val="22"/>
          <w:szCs w:val="18"/>
        </w:rPr>
      </w:pPr>
      <w:r w:rsidRPr="0075566D">
        <w:rPr>
          <w:rFonts w:cs="Arial"/>
          <w:sz w:val="22"/>
          <w:szCs w:val="18"/>
        </w:rPr>
        <w:t xml:space="preserve">- doświadczenie zawodowe, w tym w ciągu ostatnich 5 lat przed upływem terminu składania wniosków o dopuszczenie do udziału w postępowaniu, doświadczenie polegające na pełnieniu funkcji projektanta o specjalności instalacyjnej, przy realizacji co najmniej jednego zamówienia polegającego na opracowaniu dokumentacji projektowej, w tym projektu budowlanego i projektu wykonawczego zespołu gazowego o przepustowości powyżej 60m3/h do 300m3/h, dla których zostały uzyskane decyzje o pozwoleniu na budowę. </w:t>
      </w:r>
    </w:p>
    <w:p w14:paraId="530F0157" w14:textId="77777777" w:rsidR="000E0B64" w:rsidRPr="0075566D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07E2DE42" w14:textId="77777777" w:rsidR="000E0B64" w:rsidRPr="0075566D" w:rsidRDefault="000E0B64" w:rsidP="000E0B64">
      <w:pPr>
        <w:jc w:val="both"/>
        <w:rPr>
          <w:rFonts w:cs="Arial"/>
          <w:b/>
          <w:sz w:val="22"/>
          <w:szCs w:val="18"/>
        </w:rPr>
      </w:pPr>
    </w:p>
    <w:p w14:paraId="257536A3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t>2. Wykonawca winien przedstawić w ofercie</w:t>
      </w:r>
      <w:r w:rsidRPr="0075566D">
        <w:rPr>
          <w:rFonts w:cs="Arial"/>
          <w:sz w:val="22"/>
          <w:szCs w:val="18"/>
        </w:rPr>
        <w:t>:</w:t>
      </w:r>
    </w:p>
    <w:p w14:paraId="1CBDC895" w14:textId="77777777" w:rsidR="000E0B64" w:rsidRPr="0075566D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>Uprawnienia budowlane oraz aktualne zaświadczenie o przynależności do właściwej miejscowo Izby Inżynierów Budownictwa dla Projektanta.</w:t>
      </w:r>
    </w:p>
    <w:p w14:paraId="37C4CCE7" w14:textId="77777777" w:rsidR="000E0B64" w:rsidRPr="0075566D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13F58C6B" w14:textId="77777777" w:rsidR="000E0B64" w:rsidRPr="0075566D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 xml:space="preserve">Informację (w formie wykazu) o posiadanym potencjale ludzkim niezbędnym do realizacji przedmiotu zamówienia. </w:t>
      </w:r>
    </w:p>
    <w:p w14:paraId="4E1897D2" w14:textId="77777777" w:rsidR="000E0B64" w:rsidRPr="0075566D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208540E9" w14:textId="77777777" w:rsidR="000E0B64" w:rsidRPr="0075566D" w:rsidRDefault="000E0B64" w:rsidP="00421304">
      <w:pPr>
        <w:pStyle w:val="Akapitzlist"/>
        <w:numPr>
          <w:ilvl w:val="0"/>
          <w:numId w:val="22"/>
        </w:numPr>
        <w:spacing w:after="160" w:line="259" w:lineRule="auto"/>
        <w:ind w:left="284" w:hanging="284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>Informację (w formie wykazu) o zrealizowaniu:</w:t>
      </w:r>
    </w:p>
    <w:p w14:paraId="3317FA85" w14:textId="77777777" w:rsidR="000E0B64" w:rsidRPr="0075566D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</w:p>
    <w:p w14:paraId="39F28BEB" w14:textId="6AEFC299" w:rsidR="000E0B64" w:rsidRPr="0075566D" w:rsidRDefault="000E0B64" w:rsidP="00421304">
      <w:pPr>
        <w:pStyle w:val="Akapitzlist"/>
        <w:numPr>
          <w:ilvl w:val="0"/>
          <w:numId w:val="24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  <w:u w:val="single"/>
        </w:rPr>
        <w:t>5 dokumentacji projektowych</w:t>
      </w:r>
      <w:r w:rsidRPr="0075566D">
        <w:rPr>
          <w:rFonts w:ascii="Arial" w:hAnsi="Arial" w:cs="Arial"/>
          <w:sz w:val="22"/>
          <w:szCs w:val="18"/>
        </w:rPr>
        <w:t xml:space="preserve"> o długości łącznej gazociągu min. 200</w:t>
      </w:r>
      <w:r w:rsidR="00C86FC7" w:rsidRPr="0075566D">
        <w:rPr>
          <w:rFonts w:ascii="Arial" w:hAnsi="Arial" w:cs="Arial"/>
          <w:sz w:val="22"/>
          <w:szCs w:val="18"/>
        </w:rPr>
        <w:t xml:space="preserve"> </w:t>
      </w:r>
      <w:proofErr w:type="spellStart"/>
      <w:r w:rsidRPr="0075566D">
        <w:rPr>
          <w:rFonts w:ascii="Arial" w:hAnsi="Arial" w:cs="Arial"/>
          <w:sz w:val="22"/>
          <w:szCs w:val="18"/>
        </w:rPr>
        <w:t>mb</w:t>
      </w:r>
      <w:proofErr w:type="spellEnd"/>
      <w:r w:rsidRPr="0075566D">
        <w:rPr>
          <w:rFonts w:ascii="Arial" w:hAnsi="Arial" w:cs="Arial"/>
          <w:sz w:val="22"/>
          <w:szCs w:val="18"/>
        </w:rPr>
        <w:t xml:space="preserve"> zrealizowanych w okresie ostatnich </w:t>
      </w:r>
      <w:r w:rsidRPr="0075566D">
        <w:rPr>
          <w:rFonts w:ascii="Arial" w:hAnsi="Arial" w:cs="Arial"/>
          <w:b/>
          <w:bCs/>
          <w:sz w:val="22"/>
          <w:szCs w:val="18"/>
        </w:rPr>
        <w:t>pięciu lat</w:t>
      </w:r>
      <w:r w:rsidRPr="0075566D">
        <w:rPr>
          <w:rFonts w:ascii="Arial" w:hAnsi="Arial" w:cs="Arial"/>
          <w:sz w:val="22"/>
          <w:szCs w:val="18"/>
        </w:rPr>
        <w:t xml:space="preserve"> przed upływem terminu składania wniosków o dopuszczenie do udziału w postępowaniu (dopuszcza się wykonanie dokumentacji projektowej także w zakresie infrastruktury innej niż gazowa - sieci wodociągowych lub kanalizacji z rur PE). </w:t>
      </w:r>
    </w:p>
    <w:p w14:paraId="28EE9AC7" w14:textId="77777777" w:rsidR="000E0B64" w:rsidRPr="0075566D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64B4870D" w14:textId="77777777" w:rsidR="000E0B64" w:rsidRPr="0075566D" w:rsidRDefault="000E0B64" w:rsidP="000E0B64">
      <w:pPr>
        <w:pStyle w:val="Akapitzlist"/>
        <w:ind w:left="284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  <w:u w:val="single"/>
        </w:rPr>
        <w:t>Wykaz powinien obejmować</w:t>
      </w:r>
      <w:r w:rsidRPr="0075566D">
        <w:rPr>
          <w:rFonts w:ascii="Arial" w:hAnsi="Arial" w:cs="Arial"/>
          <w:sz w:val="22"/>
          <w:szCs w:val="18"/>
        </w:rPr>
        <w:t xml:space="preserve">: </w:t>
      </w:r>
    </w:p>
    <w:p w14:paraId="7CADF7DA" w14:textId="77777777" w:rsidR="000E0B64" w:rsidRPr="0075566D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 xml:space="preserve">nazwę zadania, </w:t>
      </w:r>
    </w:p>
    <w:p w14:paraId="390A693F" w14:textId="77777777" w:rsidR="000E0B64" w:rsidRPr="0075566D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>numer umowy (wraz z numerem zlecenia, jeśli zadanie dotyczy Umowy Ramowej),</w:t>
      </w:r>
    </w:p>
    <w:p w14:paraId="5F7463E3" w14:textId="77777777" w:rsidR="000E0B64" w:rsidRPr="0075566D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>nazwę zewnętrznego podmiotu zlecającego lub Oddziału Zamawiającego,</w:t>
      </w:r>
    </w:p>
    <w:p w14:paraId="0F28D8AE" w14:textId="77777777" w:rsidR="000E0B64" w:rsidRPr="0075566D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 xml:space="preserve">zakres rzeczowy (średnica, długość), </w:t>
      </w:r>
    </w:p>
    <w:p w14:paraId="2D0D3D31" w14:textId="77777777" w:rsidR="000E0B64" w:rsidRPr="0075566D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>termin wykonania (</w:t>
      </w:r>
      <w:proofErr w:type="spellStart"/>
      <w:r w:rsidRPr="0075566D">
        <w:rPr>
          <w:rFonts w:ascii="Arial" w:hAnsi="Arial" w:cs="Arial"/>
          <w:sz w:val="22"/>
          <w:szCs w:val="18"/>
        </w:rPr>
        <w:t>dd</w:t>
      </w:r>
      <w:proofErr w:type="spellEnd"/>
      <w:r w:rsidRPr="0075566D">
        <w:rPr>
          <w:rFonts w:ascii="Arial" w:hAnsi="Arial" w:cs="Arial"/>
          <w:sz w:val="22"/>
          <w:szCs w:val="18"/>
        </w:rPr>
        <w:t>-mm-</w:t>
      </w:r>
      <w:proofErr w:type="spellStart"/>
      <w:r w:rsidRPr="0075566D">
        <w:rPr>
          <w:rFonts w:ascii="Arial" w:hAnsi="Arial" w:cs="Arial"/>
          <w:sz w:val="22"/>
          <w:szCs w:val="18"/>
        </w:rPr>
        <w:t>rrrr</w:t>
      </w:r>
      <w:proofErr w:type="spellEnd"/>
      <w:r w:rsidRPr="0075566D">
        <w:rPr>
          <w:rFonts w:ascii="Arial" w:hAnsi="Arial" w:cs="Arial"/>
          <w:sz w:val="22"/>
          <w:szCs w:val="18"/>
        </w:rPr>
        <w:t xml:space="preserve">), </w:t>
      </w:r>
    </w:p>
    <w:p w14:paraId="6FF13A31" w14:textId="77777777" w:rsidR="000E0B64" w:rsidRPr="0075566D" w:rsidRDefault="000E0B64" w:rsidP="00421304">
      <w:pPr>
        <w:pStyle w:val="Akapitzlist"/>
        <w:numPr>
          <w:ilvl w:val="0"/>
          <w:numId w:val="23"/>
        </w:numPr>
        <w:spacing w:after="160" w:line="259" w:lineRule="auto"/>
        <w:jc w:val="both"/>
        <w:rPr>
          <w:rFonts w:ascii="Arial" w:hAnsi="Arial" w:cs="Arial"/>
          <w:sz w:val="22"/>
          <w:szCs w:val="18"/>
        </w:rPr>
      </w:pPr>
      <w:r w:rsidRPr="0075566D">
        <w:rPr>
          <w:rFonts w:ascii="Arial" w:hAnsi="Arial" w:cs="Arial"/>
          <w:sz w:val="22"/>
          <w:szCs w:val="18"/>
        </w:rPr>
        <w:t>rodzaj inwestycji (projekt, realizacja kompleksowa).</w:t>
      </w:r>
    </w:p>
    <w:p w14:paraId="14526F40" w14:textId="77777777" w:rsidR="000E0B64" w:rsidRPr="0075566D" w:rsidRDefault="000E0B64" w:rsidP="000E0B64">
      <w:pPr>
        <w:pStyle w:val="Akapitzlist"/>
        <w:ind w:left="1004"/>
        <w:jc w:val="both"/>
        <w:rPr>
          <w:rFonts w:ascii="Arial" w:hAnsi="Arial" w:cs="Arial"/>
          <w:sz w:val="22"/>
          <w:szCs w:val="18"/>
        </w:rPr>
      </w:pPr>
    </w:p>
    <w:p w14:paraId="3982B10F" w14:textId="77777777" w:rsidR="000E0B64" w:rsidRPr="0075566D" w:rsidRDefault="000E0B64" w:rsidP="000E0B64">
      <w:pPr>
        <w:tabs>
          <w:tab w:val="left" w:pos="720"/>
          <w:tab w:val="center" w:pos="4536"/>
          <w:tab w:val="right" w:pos="9072"/>
        </w:tabs>
        <w:spacing w:after="240"/>
        <w:jc w:val="center"/>
        <w:rPr>
          <w:rFonts w:eastAsia="Calibri" w:cs="Arial"/>
          <w:b/>
          <w:bCs/>
          <w:color w:val="FF0000"/>
          <w:sz w:val="22"/>
          <w:szCs w:val="18"/>
          <w:u w:val="single"/>
        </w:rPr>
      </w:pPr>
      <w:r w:rsidRPr="0075566D">
        <w:rPr>
          <w:rFonts w:eastAsia="Calibri" w:cs="Arial"/>
          <w:b/>
          <w:bCs/>
          <w:color w:val="FF0000"/>
          <w:sz w:val="22"/>
          <w:szCs w:val="18"/>
          <w:u w:val="single"/>
        </w:rPr>
        <w:t xml:space="preserve">UWAGA: W przypadku uzupełnienia w wykazie inwestycji zrealizowanych na rzecz PSG, referencje nie są wymagane. </w:t>
      </w:r>
    </w:p>
    <w:p w14:paraId="65CF58E0" w14:textId="77777777" w:rsidR="000E0B64" w:rsidRPr="0075566D" w:rsidRDefault="000E0B64" w:rsidP="000E0B64">
      <w:pPr>
        <w:pStyle w:val="Akapitzlist"/>
        <w:rPr>
          <w:rFonts w:ascii="Arial" w:hAnsi="Arial" w:cs="Arial"/>
          <w:sz w:val="22"/>
          <w:szCs w:val="18"/>
        </w:rPr>
      </w:pPr>
    </w:p>
    <w:p w14:paraId="5E916DB4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</w:p>
    <w:p w14:paraId="0C2A748D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  <w:r w:rsidRPr="0075566D">
        <w:rPr>
          <w:rFonts w:cs="Arial"/>
          <w:sz w:val="22"/>
          <w:szCs w:val="18"/>
        </w:rPr>
        <w:t xml:space="preserve">Niniejszym oświadczam, iż </w:t>
      </w:r>
      <w:r w:rsidRPr="0075566D">
        <w:rPr>
          <w:rFonts w:cs="Arial"/>
          <w:b/>
          <w:bCs/>
          <w:sz w:val="22"/>
          <w:szCs w:val="18"/>
        </w:rPr>
        <w:t>dysponuję lub będę dysponować</w:t>
      </w:r>
      <w:r w:rsidRPr="0075566D">
        <w:rPr>
          <w:rFonts w:cs="Arial"/>
          <w:sz w:val="22"/>
          <w:szCs w:val="18"/>
        </w:rPr>
        <w:t xml:space="preserve"> wyżej wymienionymi osobami zdolnymi do wykonania przedmiotu zamówienia. </w:t>
      </w:r>
    </w:p>
    <w:p w14:paraId="53C5F6C0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</w:p>
    <w:p w14:paraId="6C98000F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</w:p>
    <w:p w14:paraId="1E473743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</w:p>
    <w:p w14:paraId="2D1FC9E7" w14:textId="77777777" w:rsidR="000E0B64" w:rsidRPr="0075566D" w:rsidRDefault="000E0B64" w:rsidP="000E0B64">
      <w:pPr>
        <w:jc w:val="both"/>
        <w:rPr>
          <w:rFonts w:cs="Arial"/>
          <w:sz w:val="22"/>
          <w:szCs w:val="18"/>
        </w:rPr>
      </w:pPr>
    </w:p>
    <w:p w14:paraId="4F19A70F" w14:textId="77777777" w:rsidR="007B35FE" w:rsidRPr="0075566D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262AC9AF" w14:textId="77777777" w:rsidR="007B35FE" w:rsidRPr="0075566D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9E3AD11" w14:textId="77777777" w:rsidR="000E0B64" w:rsidRPr="0075566D" w:rsidRDefault="000E0B6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4651F33F" w14:textId="50ED9A57" w:rsidR="004A6CD9" w:rsidRPr="0075566D" w:rsidRDefault="004A6CD9">
      <w:pPr>
        <w:rPr>
          <w:rFonts w:cs="Arial"/>
          <w:sz w:val="18"/>
          <w:szCs w:val="18"/>
        </w:rPr>
      </w:pPr>
      <w:r w:rsidRPr="0075566D">
        <w:rPr>
          <w:sz w:val="18"/>
          <w:szCs w:val="18"/>
        </w:rPr>
        <w:br w:type="page"/>
      </w:r>
    </w:p>
    <w:p w14:paraId="09A1735D" w14:textId="7AC09667" w:rsidR="004A6CD9" w:rsidRPr="0075566D" w:rsidRDefault="004A6CD9" w:rsidP="004A6CD9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>Załącznik nr 5.1</w:t>
      </w:r>
      <w:r w:rsidR="001004FC" w:rsidRPr="0075566D">
        <w:rPr>
          <w:rFonts w:cs="Arial"/>
          <w:b/>
          <w:sz w:val="22"/>
          <w:szCs w:val="18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  <w:r w:rsidRPr="0075566D">
        <w:rPr>
          <w:rFonts w:cs="Arial"/>
          <w:b/>
          <w:sz w:val="22"/>
          <w:szCs w:val="18"/>
        </w:rPr>
        <w:t xml:space="preserve"> – część techniczna</w:t>
      </w:r>
    </w:p>
    <w:p w14:paraId="4646EF5F" w14:textId="77777777" w:rsidR="004A6CD9" w:rsidRPr="0075566D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4406B8D" w14:textId="77777777" w:rsidR="004A6CD9" w:rsidRPr="0075566D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C7035D2" w14:textId="4E8AD8DC" w:rsidR="004A6CD9" w:rsidRPr="0075566D" w:rsidRDefault="00BB5D92" w:rsidP="004A6CD9">
      <w:pPr>
        <w:rPr>
          <w:rFonts w:cs="Arial"/>
          <w:b/>
          <w:sz w:val="22"/>
          <w:szCs w:val="22"/>
        </w:rPr>
      </w:pPr>
      <w:r w:rsidRPr="0075566D">
        <w:rPr>
          <w:rFonts w:cs="Arial"/>
          <w:b/>
          <w:sz w:val="22"/>
          <w:szCs w:val="22"/>
        </w:rPr>
        <w:t>Umowa ramowa na opracowanie dokumentacji projektowych dla zadań inwestycyjnych – Oddział Zakład Gazowniczy w Krakowie, Obszar działania Gazowni w Dobczycach</w:t>
      </w:r>
    </w:p>
    <w:p w14:paraId="2D5FBF65" w14:textId="77777777" w:rsidR="00BB5D92" w:rsidRPr="0075566D" w:rsidRDefault="00BB5D92" w:rsidP="004A6CD9">
      <w:pPr>
        <w:rPr>
          <w:b/>
          <w:bCs/>
          <w:sz w:val="20"/>
        </w:rPr>
      </w:pPr>
    </w:p>
    <w:p w14:paraId="67CD9526" w14:textId="77777777" w:rsidR="004A6CD9" w:rsidRPr="0075566D" w:rsidRDefault="004A6CD9" w:rsidP="004A6CD9">
      <w:pPr>
        <w:jc w:val="center"/>
        <w:rPr>
          <w:b/>
          <w:bCs/>
          <w:sz w:val="20"/>
        </w:rPr>
      </w:pPr>
      <w:r w:rsidRPr="0075566D">
        <w:rPr>
          <w:b/>
          <w:bCs/>
          <w:sz w:val="20"/>
        </w:rPr>
        <w:t>WYKAZ ZREALIZOWANYCH ZADAŃ</w:t>
      </w:r>
    </w:p>
    <w:p w14:paraId="54DFC72B" w14:textId="77777777" w:rsidR="004A6CD9" w:rsidRPr="0075566D" w:rsidRDefault="004A6CD9" w:rsidP="004A6CD9">
      <w:pPr>
        <w:jc w:val="both"/>
        <w:rPr>
          <w:sz w:val="20"/>
        </w:rPr>
      </w:pPr>
      <w:r w:rsidRPr="0075566D">
        <w:rPr>
          <w:b/>
          <w:sz w:val="20"/>
        </w:rPr>
        <w:t>O zamówienie mogą ubiegać się wykonawcy, którzy</w:t>
      </w:r>
      <w:r w:rsidRPr="0075566D">
        <w:rPr>
          <w:sz w:val="20"/>
        </w:rPr>
        <w:t>:</w:t>
      </w:r>
    </w:p>
    <w:p w14:paraId="27E899D5" w14:textId="77777777" w:rsidR="004A6CD9" w:rsidRPr="0075566D" w:rsidRDefault="004A6CD9" w:rsidP="004A6CD9">
      <w:pPr>
        <w:spacing w:line="259" w:lineRule="auto"/>
        <w:jc w:val="both"/>
        <w:rPr>
          <w:sz w:val="20"/>
        </w:rPr>
      </w:pPr>
      <w:r w:rsidRPr="0075566D">
        <w:rPr>
          <w:sz w:val="20"/>
        </w:rPr>
        <w:t xml:space="preserve">W okresie ostatnich </w:t>
      </w:r>
      <w:r w:rsidRPr="0075566D">
        <w:rPr>
          <w:b/>
          <w:bCs/>
          <w:sz w:val="20"/>
        </w:rPr>
        <w:t>pięciu lat</w:t>
      </w:r>
      <w:r w:rsidRPr="0075566D">
        <w:rPr>
          <w:sz w:val="20"/>
        </w:rPr>
        <w:t xml:space="preserve"> przed upływem terminu składania wniosków o dopuszczenie do udziału w postępowaniu, a jeżeli okres prowadzenia działalności jest krótszy - w tym okresie, zrealizowali zamówienia polegające na opracowaniu </w:t>
      </w:r>
      <w:r w:rsidRPr="0075566D">
        <w:rPr>
          <w:b/>
          <w:bCs/>
          <w:sz w:val="20"/>
        </w:rPr>
        <w:t>minimum 5 dokumentacji projektowych</w:t>
      </w:r>
      <w:r w:rsidRPr="0075566D">
        <w:rPr>
          <w:sz w:val="20"/>
        </w:rPr>
        <w:t xml:space="preserve"> sieci gazowej </w:t>
      </w:r>
      <w:r w:rsidRPr="0075566D">
        <w:rPr>
          <w:sz w:val="20"/>
        </w:rPr>
        <w:br/>
        <w:t xml:space="preserve">z przyłączami każda o długości łącznej gazociągu </w:t>
      </w:r>
      <w:r w:rsidRPr="0075566D">
        <w:rPr>
          <w:b/>
          <w:bCs/>
          <w:sz w:val="20"/>
        </w:rPr>
        <w:t xml:space="preserve">co najmniej 200 </w:t>
      </w:r>
      <w:proofErr w:type="spellStart"/>
      <w:r w:rsidRPr="0075566D">
        <w:rPr>
          <w:b/>
          <w:bCs/>
          <w:sz w:val="20"/>
        </w:rPr>
        <w:t>mb</w:t>
      </w:r>
      <w:proofErr w:type="spellEnd"/>
      <w:r w:rsidRPr="0075566D">
        <w:rPr>
          <w:sz w:val="20"/>
        </w:rPr>
        <w:t xml:space="preserve">, które odpowiadają swoim rodzajem dokumentacji projektowej stanowiącej przedmiot zamówienia (także w zakresie infrastruktury innej niż gazowa - dopuszcza się wykonanie dokumentacji w zakresie sieci wodociągowych lub kanalizacji z rur PE), </w:t>
      </w:r>
      <w:r w:rsidRPr="0075566D">
        <w:rPr>
          <w:b/>
          <w:bCs/>
          <w:sz w:val="20"/>
          <w:u w:val="single"/>
        </w:rPr>
        <w:t>poparte referencjami</w:t>
      </w:r>
      <w:r w:rsidRPr="0075566D">
        <w:rPr>
          <w:sz w:val="20"/>
        </w:rPr>
        <w:t xml:space="preserve"> wystawionymi przez zlecających, potwierdzających, </w:t>
      </w:r>
      <w:r w:rsidRPr="0075566D">
        <w:rPr>
          <w:sz w:val="20"/>
        </w:rPr>
        <w:br/>
        <w:t>że zostały wykonane z należytą starannością.</w:t>
      </w:r>
    </w:p>
    <w:p w14:paraId="216258B9" w14:textId="77777777" w:rsidR="004A6CD9" w:rsidRPr="0075566D" w:rsidRDefault="004A6CD9" w:rsidP="004A6CD9">
      <w:pPr>
        <w:spacing w:line="259" w:lineRule="auto"/>
        <w:jc w:val="both"/>
        <w:rPr>
          <w:sz w:val="20"/>
        </w:rPr>
      </w:pPr>
    </w:p>
    <w:p w14:paraId="54F26A9A" w14:textId="77777777" w:rsidR="004A6CD9" w:rsidRPr="0075566D" w:rsidRDefault="004A6CD9" w:rsidP="004A6CD9">
      <w:pPr>
        <w:jc w:val="center"/>
        <w:rPr>
          <w:b/>
          <w:bCs/>
          <w:color w:val="FF0000"/>
          <w:sz w:val="20"/>
          <w:u w:val="single"/>
        </w:rPr>
      </w:pPr>
      <w:r w:rsidRPr="0075566D">
        <w:rPr>
          <w:b/>
          <w:bCs/>
          <w:color w:val="FF0000"/>
          <w:sz w:val="20"/>
          <w:u w:val="single"/>
        </w:rPr>
        <w:t>UWAGA: W przypadku uzupełnienia w poniższym wykazie inwestycji zrealizowanych na rzecz PSG, referencje nie są wymagane.</w:t>
      </w:r>
    </w:p>
    <w:p w14:paraId="72F07507" w14:textId="77777777" w:rsidR="004A6CD9" w:rsidRPr="0075566D" w:rsidRDefault="004A6CD9" w:rsidP="004A6CD9">
      <w:pPr>
        <w:jc w:val="center"/>
        <w:rPr>
          <w:b/>
          <w:bCs/>
          <w:color w:val="FF0000"/>
          <w:sz w:val="20"/>
          <w:u w:val="single"/>
        </w:rPr>
      </w:pPr>
    </w:p>
    <w:tbl>
      <w:tblPr>
        <w:tblStyle w:val="Tabela-Siatka"/>
        <w:tblW w:w="10774" w:type="dxa"/>
        <w:tblInd w:w="-856" w:type="dxa"/>
        <w:tblLook w:val="04A0" w:firstRow="1" w:lastRow="0" w:firstColumn="1" w:lastColumn="0" w:noHBand="0" w:noVBand="1"/>
      </w:tblPr>
      <w:tblGrid>
        <w:gridCol w:w="1971"/>
        <w:gridCol w:w="2141"/>
        <w:gridCol w:w="1842"/>
        <w:gridCol w:w="1560"/>
        <w:gridCol w:w="1559"/>
        <w:gridCol w:w="1701"/>
      </w:tblGrid>
      <w:tr w:rsidR="004A6CD9" w:rsidRPr="0075566D" w14:paraId="21E2129D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67AA4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Nazwa zadania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BAB0A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 xml:space="preserve">Numer Umowy </w:t>
            </w:r>
            <w:r w:rsidRPr="0075566D">
              <w:rPr>
                <w:b/>
                <w:bCs/>
                <w:sz w:val="18"/>
                <w:szCs w:val="18"/>
              </w:rPr>
              <w:br/>
              <w:t>(+ numer zlecenia jeśli zadanie dot. Umowy Ramowej)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60B8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Zewnętrzny podmiot zlecający lub Oddział Zamawiającego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54A0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Zakres rzeczowy</w:t>
            </w:r>
          </w:p>
          <w:p w14:paraId="279F598A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(średnica, długość)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CDB0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Termin wykonania</w:t>
            </w:r>
          </w:p>
          <w:p w14:paraId="15F1A884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(</w:t>
            </w:r>
            <w:proofErr w:type="spellStart"/>
            <w:r w:rsidRPr="0075566D">
              <w:rPr>
                <w:b/>
                <w:bCs/>
                <w:sz w:val="18"/>
                <w:szCs w:val="18"/>
              </w:rPr>
              <w:t>dd</w:t>
            </w:r>
            <w:proofErr w:type="spellEnd"/>
            <w:r w:rsidRPr="0075566D">
              <w:rPr>
                <w:b/>
                <w:bCs/>
                <w:sz w:val="18"/>
                <w:szCs w:val="18"/>
              </w:rPr>
              <w:t>–mm–</w:t>
            </w:r>
            <w:proofErr w:type="spellStart"/>
            <w:r w:rsidRPr="0075566D">
              <w:rPr>
                <w:b/>
                <w:bCs/>
                <w:sz w:val="18"/>
                <w:szCs w:val="18"/>
              </w:rPr>
              <w:t>rrrr</w:t>
            </w:r>
            <w:proofErr w:type="spellEnd"/>
            <w:r w:rsidRPr="0075566D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A7FAE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</w:rPr>
              <w:t>Rodzaj inwestycji:</w:t>
            </w:r>
          </w:p>
          <w:p w14:paraId="43612B19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  <w:u w:val="single"/>
              </w:rPr>
              <w:t>P</w:t>
            </w:r>
            <w:r w:rsidRPr="0075566D">
              <w:rPr>
                <w:b/>
                <w:bCs/>
                <w:sz w:val="18"/>
                <w:szCs w:val="18"/>
              </w:rPr>
              <w:t xml:space="preserve"> (projekt)</w:t>
            </w:r>
          </w:p>
          <w:p w14:paraId="01BF45B6" w14:textId="77777777" w:rsidR="004A6CD9" w:rsidRPr="0075566D" w:rsidRDefault="004A6CD9" w:rsidP="000E3B2D">
            <w:pPr>
              <w:spacing w:after="160" w:line="278" w:lineRule="auto"/>
              <w:jc w:val="center"/>
              <w:rPr>
                <w:b/>
                <w:bCs/>
                <w:sz w:val="18"/>
                <w:szCs w:val="18"/>
              </w:rPr>
            </w:pPr>
            <w:r w:rsidRPr="0075566D">
              <w:rPr>
                <w:b/>
                <w:bCs/>
                <w:sz w:val="18"/>
                <w:szCs w:val="18"/>
                <w:u w:val="single"/>
              </w:rPr>
              <w:t>P+RBM</w:t>
            </w:r>
            <w:r w:rsidRPr="0075566D">
              <w:rPr>
                <w:b/>
                <w:bCs/>
                <w:sz w:val="18"/>
                <w:szCs w:val="18"/>
              </w:rPr>
              <w:t xml:space="preserve"> (realizacja kompleksowa)</w:t>
            </w:r>
          </w:p>
        </w:tc>
      </w:tr>
      <w:tr w:rsidR="004A6CD9" w:rsidRPr="0075566D" w14:paraId="3F904E4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CD0D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76F85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E2EA3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D95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F2DB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81A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566D" w14:paraId="41DDCE9F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6CB6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5750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5FB2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FC04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2D1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CBD6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566D" w14:paraId="65F8BD61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8998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7246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A32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ED93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D6BA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6B7F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566D" w14:paraId="6EF4BB9B" w14:textId="77777777" w:rsidTr="000E3B2D"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0EB4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C869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46C0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0F16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A8F2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F93F" w14:textId="77777777" w:rsidR="004A6CD9" w:rsidRPr="0075566D" w:rsidRDefault="004A6CD9" w:rsidP="000E3B2D">
            <w:pPr>
              <w:spacing w:after="160" w:line="278" w:lineRule="auto"/>
              <w:rPr>
                <w:b/>
                <w:bCs/>
                <w:sz w:val="20"/>
                <w:u w:val="single"/>
              </w:rPr>
            </w:pPr>
          </w:p>
        </w:tc>
      </w:tr>
      <w:tr w:rsidR="004A6CD9" w:rsidRPr="0075566D" w14:paraId="1AC58604" w14:textId="77777777" w:rsidTr="000E3B2D">
        <w:trPr>
          <w:trHeight w:val="452"/>
        </w:trPr>
        <w:tc>
          <w:tcPr>
            <w:tcW w:w="1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125C" w14:textId="77777777" w:rsidR="004A6CD9" w:rsidRPr="0075566D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2060" w14:textId="77777777" w:rsidR="004A6CD9" w:rsidRPr="0075566D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CB41" w14:textId="77777777" w:rsidR="004A6CD9" w:rsidRPr="0075566D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6849" w14:textId="77777777" w:rsidR="004A6CD9" w:rsidRPr="0075566D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931C" w14:textId="77777777" w:rsidR="004A6CD9" w:rsidRPr="0075566D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63CE" w14:textId="77777777" w:rsidR="004A6CD9" w:rsidRPr="0075566D" w:rsidRDefault="004A6CD9" w:rsidP="000E3B2D">
            <w:pPr>
              <w:rPr>
                <w:b/>
                <w:bCs/>
                <w:sz w:val="20"/>
                <w:u w:val="single"/>
              </w:rPr>
            </w:pPr>
          </w:p>
        </w:tc>
      </w:tr>
    </w:tbl>
    <w:p w14:paraId="26B3196D" w14:textId="77777777" w:rsidR="004A6CD9" w:rsidRPr="0075566D" w:rsidRDefault="004A6CD9" w:rsidP="004A6CD9">
      <w:pPr>
        <w:rPr>
          <w:sz w:val="20"/>
        </w:rPr>
      </w:pPr>
    </w:p>
    <w:p w14:paraId="3FE3397F" w14:textId="77777777" w:rsidR="004A6CD9" w:rsidRPr="0075566D" w:rsidRDefault="004A6CD9" w:rsidP="004A6CD9">
      <w:pPr>
        <w:rPr>
          <w:sz w:val="20"/>
        </w:rPr>
      </w:pPr>
    </w:p>
    <w:p w14:paraId="0B21A13F" w14:textId="77777777" w:rsidR="004A6CD9" w:rsidRPr="0075566D" w:rsidRDefault="004A6CD9" w:rsidP="004A6CD9">
      <w:pPr>
        <w:rPr>
          <w:sz w:val="20"/>
        </w:rPr>
      </w:pPr>
    </w:p>
    <w:p w14:paraId="5F66DB92" w14:textId="77777777" w:rsidR="004A6CD9" w:rsidRPr="0075566D" w:rsidRDefault="004A6CD9" w:rsidP="004A6CD9">
      <w:pPr>
        <w:rPr>
          <w:sz w:val="20"/>
        </w:rPr>
      </w:pPr>
    </w:p>
    <w:p w14:paraId="27120922" w14:textId="77777777" w:rsidR="007B35FE" w:rsidRPr="0075566D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79F535B0" w14:textId="77777777" w:rsidR="007B35FE" w:rsidRPr="0075566D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0CAC8472" w14:textId="77777777" w:rsidR="004A6CD9" w:rsidRPr="0075566D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BA2DE4" w14:textId="547F6B01" w:rsidR="004A6CD9" w:rsidRPr="0075566D" w:rsidRDefault="004A6CD9">
      <w:pPr>
        <w:rPr>
          <w:rFonts w:cs="Arial"/>
          <w:sz w:val="18"/>
          <w:szCs w:val="18"/>
        </w:rPr>
      </w:pPr>
      <w:r w:rsidRPr="0075566D">
        <w:rPr>
          <w:sz w:val="18"/>
          <w:szCs w:val="18"/>
        </w:rPr>
        <w:br w:type="page"/>
      </w:r>
    </w:p>
    <w:p w14:paraId="64495A2F" w14:textId="27625906" w:rsidR="004A6CD9" w:rsidRPr="0075566D" w:rsidRDefault="004A6CD9" w:rsidP="004A6CD9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>Załącznik nr 5.2</w:t>
      </w:r>
      <w:r w:rsidR="001004FC" w:rsidRPr="0075566D">
        <w:rPr>
          <w:rFonts w:cs="Arial"/>
          <w:b/>
          <w:sz w:val="22"/>
          <w:szCs w:val="18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  <w:r w:rsidRPr="0075566D">
        <w:rPr>
          <w:rFonts w:cs="Arial"/>
          <w:b/>
          <w:sz w:val="22"/>
          <w:szCs w:val="18"/>
        </w:rPr>
        <w:t xml:space="preserve"> – część techniczna</w:t>
      </w:r>
    </w:p>
    <w:p w14:paraId="3738E3D9" w14:textId="77777777" w:rsidR="004A6CD9" w:rsidRPr="0075566D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6F1ED5EC" w14:textId="77777777" w:rsidR="004A6CD9" w:rsidRPr="0075566D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575271AE" w14:textId="7B78E4C5" w:rsidR="004A6CD9" w:rsidRPr="0075566D" w:rsidRDefault="00BB5D92" w:rsidP="004A6CD9">
      <w:pPr>
        <w:rPr>
          <w:rFonts w:cs="Arial"/>
          <w:b/>
          <w:sz w:val="22"/>
          <w:szCs w:val="22"/>
        </w:rPr>
      </w:pPr>
      <w:r w:rsidRPr="0075566D">
        <w:rPr>
          <w:rFonts w:cs="Arial"/>
          <w:b/>
          <w:sz w:val="22"/>
          <w:szCs w:val="22"/>
        </w:rPr>
        <w:t>Umowa ramowa na opracowanie dokumentacji projektowych dla zadań inwestycyjnych – Oddział Zakład Gazowniczy w Krakowie, Obszar działania Gazowni w Dobczycach</w:t>
      </w:r>
    </w:p>
    <w:p w14:paraId="450EBB1A" w14:textId="77777777" w:rsidR="00BB5D92" w:rsidRPr="0075566D" w:rsidRDefault="00BB5D92" w:rsidP="004A6CD9">
      <w:pPr>
        <w:rPr>
          <w:b/>
          <w:bCs/>
          <w:sz w:val="20"/>
        </w:rPr>
      </w:pPr>
    </w:p>
    <w:p w14:paraId="10E00A50" w14:textId="77777777" w:rsidR="004A6CD9" w:rsidRPr="0075566D" w:rsidRDefault="004A6CD9" w:rsidP="004A6CD9">
      <w:pPr>
        <w:keepNext/>
        <w:keepLines/>
        <w:spacing w:after="105" w:line="280" w:lineRule="exact"/>
        <w:ind w:right="80"/>
        <w:jc w:val="center"/>
        <w:outlineLvl w:val="0"/>
        <w:rPr>
          <w:b/>
          <w:color w:val="000000"/>
          <w:sz w:val="20"/>
          <w:shd w:val="clear" w:color="auto" w:fill="FFFFFF"/>
        </w:rPr>
      </w:pPr>
      <w:bookmarkStart w:id="23" w:name="bookmark0"/>
      <w:r w:rsidRPr="0075566D">
        <w:rPr>
          <w:b/>
          <w:color w:val="000000"/>
          <w:sz w:val="20"/>
          <w:shd w:val="clear" w:color="auto" w:fill="FFFFFF"/>
        </w:rPr>
        <w:t>POTENCJAŁ KADROWY</w:t>
      </w:r>
      <w:bookmarkEnd w:id="23"/>
    </w:p>
    <w:p w14:paraId="7DF85A54" w14:textId="77777777" w:rsidR="004A6CD9" w:rsidRPr="0075566D" w:rsidRDefault="004A6CD9" w:rsidP="004A6CD9">
      <w:pPr>
        <w:spacing w:line="240" w:lineRule="exact"/>
        <w:ind w:left="323" w:hanging="11"/>
        <w:rPr>
          <w:color w:val="000000"/>
          <w:sz w:val="20"/>
          <w:shd w:val="clear" w:color="auto" w:fill="FFFFFF"/>
        </w:rPr>
      </w:pPr>
      <w:r w:rsidRPr="0075566D">
        <w:rPr>
          <w:color w:val="000000"/>
          <w:sz w:val="20"/>
          <w:shd w:val="clear" w:color="auto" w:fill="FFFFFF"/>
        </w:rPr>
        <w:t>Niniejszym oświadczamy, że do realizacji zamówienia zamierzamy skierować następujące osoby:</w:t>
      </w:r>
    </w:p>
    <w:p w14:paraId="3BAE3C5B" w14:textId="77777777" w:rsidR="004A6CD9" w:rsidRPr="0075566D" w:rsidRDefault="004A6CD9" w:rsidP="004A6CD9">
      <w:pPr>
        <w:spacing w:line="240" w:lineRule="exact"/>
        <w:ind w:left="323" w:hanging="11"/>
        <w:rPr>
          <w:sz w:val="20"/>
        </w:rPr>
      </w:pPr>
    </w:p>
    <w:tbl>
      <w:tblPr>
        <w:tblW w:w="1053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2552"/>
        <w:gridCol w:w="2268"/>
        <w:gridCol w:w="2977"/>
        <w:gridCol w:w="2268"/>
      </w:tblGrid>
      <w:tr w:rsidR="004A6CD9" w:rsidRPr="0075566D" w14:paraId="647F673C" w14:textId="77777777" w:rsidTr="000E3B2D">
        <w:trPr>
          <w:trHeight w:hRule="exact" w:val="946"/>
        </w:trPr>
        <w:tc>
          <w:tcPr>
            <w:tcW w:w="465" w:type="dxa"/>
            <w:shd w:val="clear" w:color="auto" w:fill="FFFFFF"/>
            <w:vAlign w:val="center"/>
          </w:tcPr>
          <w:p w14:paraId="264E4202" w14:textId="77777777" w:rsidR="004A6CD9" w:rsidRPr="0075566D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75566D">
              <w:rPr>
                <w:color w:val="000000"/>
                <w:sz w:val="20"/>
              </w:rPr>
              <w:t>L.p.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2346FD20" w14:textId="77777777" w:rsidR="004A6CD9" w:rsidRPr="0075566D" w:rsidRDefault="004A6CD9" w:rsidP="000E3B2D">
            <w:pPr>
              <w:spacing w:line="190" w:lineRule="exact"/>
              <w:jc w:val="center"/>
              <w:rPr>
                <w:b/>
                <w:sz w:val="20"/>
              </w:rPr>
            </w:pPr>
            <w:r w:rsidRPr="0075566D">
              <w:rPr>
                <w:b/>
                <w:color w:val="000000"/>
                <w:sz w:val="20"/>
              </w:rPr>
              <w:t>Imię i Nazwisko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5698984" w14:textId="77777777" w:rsidR="004A6CD9" w:rsidRPr="0075566D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75566D">
              <w:rPr>
                <w:b/>
                <w:color w:val="000000"/>
                <w:sz w:val="20"/>
              </w:rPr>
              <w:t>Stanowisko</w:t>
            </w:r>
          </w:p>
          <w:p w14:paraId="6CCD856F" w14:textId="77777777" w:rsidR="004A6CD9" w:rsidRPr="0075566D" w:rsidRDefault="004A6CD9" w:rsidP="000E3B2D">
            <w:pPr>
              <w:spacing w:line="230" w:lineRule="exact"/>
              <w:jc w:val="center"/>
              <w:rPr>
                <w:b/>
                <w:sz w:val="20"/>
              </w:rPr>
            </w:pPr>
            <w:r w:rsidRPr="0075566D">
              <w:rPr>
                <w:b/>
                <w:color w:val="000000"/>
                <w:sz w:val="20"/>
              </w:rPr>
              <w:t>(funkcja)</w:t>
            </w:r>
          </w:p>
        </w:tc>
        <w:tc>
          <w:tcPr>
            <w:tcW w:w="2977" w:type="dxa"/>
            <w:shd w:val="clear" w:color="auto" w:fill="FFFFFF"/>
            <w:vAlign w:val="center"/>
          </w:tcPr>
          <w:p w14:paraId="2384F687" w14:textId="77777777" w:rsidR="004A6CD9" w:rsidRPr="0075566D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75566D">
              <w:rPr>
                <w:b/>
                <w:color w:val="000000"/>
                <w:sz w:val="20"/>
              </w:rPr>
              <w:t>Kwalifikacje</w:t>
            </w:r>
          </w:p>
          <w:p w14:paraId="3EF24E9E" w14:textId="77777777" w:rsidR="004A6CD9" w:rsidRPr="0075566D" w:rsidRDefault="004A6CD9" w:rsidP="000E3B2D">
            <w:pPr>
              <w:spacing w:line="226" w:lineRule="exact"/>
              <w:jc w:val="center"/>
              <w:rPr>
                <w:b/>
                <w:sz w:val="20"/>
              </w:rPr>
            </w:pPr>
            <w:r w:rsidRPr="0075566D">
              <w:rPr>
                <w:b/>
                <w:color w:val="000000"/>
                <w:sz w:val="20"/>
              </w:rPr>
              <w:t>(rodzaj i numer uprawnień)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70BED85D" w14:textId="77777777" w:rsidR="004A6CD9" w:rsidRPr="0075566D" w:rsidRDefault="004A6CD9" w:rsidP="000E3B2D">
            <w:pPr>
              <w:spacing w:line="226" w:lineRule="exact"/>
              <w:jc w:val="center"/>
              <w:rPr>
                <w:b/>
                <w:color w:val="000000"/>
                <w:sz w:val="20"/>
              </w:rPr>
            </w:pPr>
            <w:r w:rsidRPr="0075566D">
              <w:rPr>
                <w:b/>
                <w:color w:val="000000"/>
                <w:sz w:val="20"/>
              </w:rPr>
              <w:t>Forma zatrudnienia</w:t>
            </w:r>
          </w:p>
        </w:tc>
      </w:tr>
      <w:tr w:rsidR="004A6CD9" w:rsidRPr="0075566D" w14:paraId="1CC98151" w14:textId="77777777" w:rsidTr="000E3B2D">
        <w:trPr>
          <w:trHeight w:hRule="exact" w:val="461"/>
        </w:trPr>
        <w:tc>
          <w:tcPr>
            <w:tcW w:w="465" w:type="dxa"/>
            <w:shd w:val="clear" w:color="auto" w:fill="FFFFFF"/>
            <w:vAlign w:val="center"/>
          </w:tcPr>
          <w:p w14:paraId="06A867F4" w14:textId="77777777" w:rsidR="004A6CD9" w:rsidRPr="0075566D" w:rsidRDefault="004A6CD9" w:rsidP="000E3B2D">
            <w:pPr>
              <w:spacing w:line="190" w:lineRule="exact"/>
              <w:jc w:val="center"/>
              <w:rPr>
                <w:sz w:val="20"/>
              </w:rPr>
            </w:pPr>
            <w:r w:rsidRPr="0075566D">
              <w:rPr>
                <w:color w:val="000000"/>
                <w:sz w:val="20"/>
              </w:rPr>
              <w:t>1</w:t>
            </w:r>
          </w:p>
        </w:tc>
        <w:tc>
          <w:tcPr>
            <w:tcW w:w="2552" w:type="dxa"/>
            <w:shd w:val="clear" w:color="auto" w:fill="FFFFFF"/>
            <w:vAlign w:val="center"/>
          </w:tcPr>
          <w:p w14:paraId="05A8B87C" w14:textId="77777777" w:rsidR="004A6CD9" w:rsidRPr="0075566D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34BA3368" w14:textId="77777777" w:rsidR="004A6CD9" w:rsidRPr="0075566D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6652E5C2" w14:textId="77777777" w:rsidR="004A6CD9" w:rsidRPr="0075566D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15454089" w14:textId="77777777" w:rsidR="004A6CD9" w:rsidRPr="0075566D" w:rsidRDefault="004A6CD9" w:rsidP="000E3B2D">
            <w:pPr>
              <w:spacing w:line="190" w:lineRule="exact"/>
              <w:jc w:val="center"/>
              <w:rPr>
                <w:sz w:val="20"/>
              </w:rPr>
            </w:pPr>
          </w:p>
        </w:tc>
      </w:tr>
      <w:tr w:rsidR="004A6CD9" w:rsidRPr="0075566D" w14:paraId="6387AE50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  <w:vAlign w:val="center"/>
          </w:tcPr>
          <w:p w14:paraId="7972C714" w14:textId="77777777" w:rsidR="004A6CD9" w:rsidRPr="0075566D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  <w:vAlign w:val="center"/>
          </w:tcPr>
          <w:p w14:paraId="434C557C" w14:textId="77777777" w:rsidR="004A6CD9" w:rsidRPr="0075566D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62783C67" w14:textId="77777777" w:rsidR="004A6CD9" w:rsidRPr="0075566D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  <w:vAlign w:val="center"/>
          </w:tcPr>
          <w:p w14:paraId="39B22AC3" w14:textId="77777777" w:rsidR="004A6CD9" w:rsidRPr="0075566D" w:rsidRDefault="004A6CD9" w:rsidP="000E3B2D">
            <w:pPr>
              <w:jc w:val="center"/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  <w:vAlign w:val="center"/>
          </w:tcPr>
          <w:p w14:paraId="031F5189" w14:textId="77777777" w:rsidR="004A6CD9" w:rsidRPr="0075566D" w:rsidRDefault="004A6CD9" w:rsidP="000E3B2D">
            <w:pPr>
              <w:jc w:val="center"/>
              <w:rPr>
                <w:sz w:val="20"/>
              </w:rPr>
            </w:pPr>
          </w:p>
        </w:tc>
      </w:tr>
      <w:tr w:rsidR="004A6CD9" w:rsidRPr="0075566D" w14:paraId="1DF69910" w14:textId="77777777" w:rsidTr="000E3B2D">
        <w:trPr>
          <w:trHeight w:hRule="exact" w:val="595"/>
        </w:trPr>
        <w:tc>
          <w:tcPr>
            <w:tcW w:w="465" w:type="dxa"/>
            <w:shd w:val="clear" w:color="auto" w:fill="FFFFFF"/>
          </w:tcPr>
          <w:p w14:paraId="67372015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48D6C17C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1C9958D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D7B2474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8325513" w14:textId="77777777" w:rsidR="004A6CD9" w:rsidRPr="0075566D" w:rsidRDefault="004A6CD9" w:rsidP="000E3B2D">
            <w:pPr>
              <w:rPr>
                <w:sz w:val="20"/>
              </w:rPr>
            </w:pPr>
          </w:p>
        </w:tc>
      </w:tr>
      <w:tr w:rsidR="004A6CD9" w:rsidRPr="0075566D" w14:paraId="2BAF8AA9" w14:textId="77777777" w:rsidTr="000E3B2D">
        <w:trPr>
          <w:trHeight w:hRule="exact" w:val="590"/>
        </w:trPr>
        <w:tc>
          <w:tcPr>
            <w:tcW w:w="465" w:type="dxa"/>
            <w:shd w:val="clear" w:color="auto" w:fill="FFFFFF"/>
          </w:tcPr>
          <w:p w14:paraId="185AC884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6DCB314A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72ECCB6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49701A17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6CA5B221" w14:textId="77777777" w:rsidR="004A6CD9" w:rsidRPr="0075566D" w:rsidRDefault="004A6CD9" w:rsidP="000E3B2D">
            <w:pPr>
              <w:rPr>
                <w:sz w:val="20"/>
              </w:rPr>
            </w:pPr>
          </w:p>
        </w:tc>
      </w:tr>
      <w:tr w:rsidR="004A6CD9" w:rsidRPr="0075566D" w14:paraId="060B21B0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86733D0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7A3B71CC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5589AB00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1D71FDA3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91C1980" w14:textId="77777777" w:rsidR="004A6CD9" w:rsidRPr="0075566D" w:rsidRDefault="004A6CD9" w:rsidP="000E3B2D">
            <w:pPr>
              <w:rPr>
                <w:sz w:val="20"/>
              </w:rPr>
            </w:pPr>
          </w:p>
        </w:tc>
      </w:tr>
      <w:tr w:rsidR="004A6CD9" w:rsidRPr="0075566D" w14:paraId="42F26EE7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74181CC6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C14CED7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254FF223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0708EF00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CC59502" w14:textId="77777777" w:rsidR="004A6CD9" w:rsidRPr="0075566D" w:rsidRDefault="004A6CD9" w:rsidP="000E3B2D">
            <w:pPr>
              <w:rPr>
                <w:sz w:val="20"/>
              </w:rPr>
            </w:pPr>
          </w:p>
        </w:tc>
      </w:tr>
      <w:tr w:rsidR="004A6CD9" w:rsidRPr="0075566D" w14:paraId="3384E67F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69957373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257AF352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8D563E2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2D65BFCD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337BE820" w14:textId="77777777" w:rsidR="004A6CD9" w:rsidRPr="0075566D" w:rsidRDefault="004A6CD9" w:rsidP="000E3B2D">
            <w:pPr>
              <w:rPr>
                <w:sz w:val="20"/>
              </w:rPr>
            </w:pPr>
          </w:p>
        </w:tc>
      </w:tr>
      <w:tr w:rsidR="004A6CD9" w:rsidRPr="0075566D" w14:paraId="31081A81" w14:textId="77777777" w:rsidTr="000E3B2D">
        <w:trPr>
          <w:trHeight w:hRule="exact" w:val="605"/>
        </w:trPr>
        <w:tc>
          <w:tcPr>
            <w:tcW w:w="465" w:type="dxa"/>
            <w:shd w:val="clear" w:color="auto" w:fill="FFFFFF"/>
          </w:tcPr>
          <w:p w14:paraId="0C8B6BEF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552" w:type="dxa"/>
            <w:shd w:val="clear" w:color="auto" w:fill="FFFFFF"/>
          </w:tcPr>
          <w:p w14:paraId="5BB86279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4BA6B411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977" w:type="dxa"/>
            <w:shd w:val="clear" w:color="auto" w:fill="FFFFFF"/>
          </w:tcPr>
          <w:p w14:paraId="5556D088" w14:textId="77777777" w:rsidR="004A6CD9" w:rsidRPr="0075566D" w:rsidRDefault="004A6CD9" w:rsidP="000E3B2D">
            <w:pPr>
              <w:rPr>
                <w:sz w:val="20"/>
              </w:rPr>
            </w:pPr>
          </w:p>
        </w:tc>
        <w:tc>
          <w:tcPr>
            <w:tcW w:w="2268" w:type="dxa"/>
            <w:shd w:val="clear" w:color="auto" w:fill="FFFFFF"/>
          </w:tcPr>
          <w:p w14:paraId="7E8AE1DF" w14:textId="77777777" w:rsidR="004A6CD9" w:rsidRPr="0075566D" w:rsidRDefault="004A6CD9" w:rsidP="000E3B2D">
            <w:pPr>
              <w:rPr>
                <w:sz w:val="20"/>
              </w:rPr>
            </w:pPr>
          </w:p>
        </w:tc>
      </w:tr>
    </w:tbl>
    <w:p w14:paraId="1EED8F52" w14:textId="77777777" w:rsidR="004A6CD9" w:rsidRPr="0075566D" w:rsidRDefault="004A6CD9" w:rsidP="004A6CD9">
      <w:pPr>
        <w:rPr>
          <w:sz w:val="20"/>
        </w:rPr>
      </w:pPr>
    </w:p>
    <w:p w14:paraId="1AA00912" w14:textId="77777777" w:rsidR="004A6CD9" w:rsidRPr="0075566D" w:rsidRDefault="004A6CD9" w:rsidP="004A6CD9">
      <w:pPr>
        <w:rPr>
          <w:sz w:val="20"/>
        </w:rPr>
      </w:pPr>
    </w:p>
    <w:p w14:paraId="0888A792" w14:textId="77777777" w:rsidR="004A6CD9" w:rsidRPr="0075566D" w:rsidRDefault="004A6CD9" w:rsidP="004A6CD9">
      <w:pPr>
        <w:rPr>
          <w:sz w:val="20"/>
        </w:rPr>
      </w:pPr>
    </w:p>
    <w:p w14:paraId="5DD02C8B" w14:textId="77777777" w:rsidR="007B35FE" w:rsidRPr="0075566D" w:rsidRDefault="007B35FE" w:rsidP="007B35FE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1649C4DD" w14:textId="77777777" w:rsidR="007B35FE" w:rsidRPr="0075566D" w:rsidRDefault="007B35FE" w:rsidP="007B35FE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13049D2E" w14:textId="77777777" w:rsidR="004A6CD9" w:rsidRPr="0075566D" w:rsidRDefault="004A6CD9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A4D399" w14:textId="2112E892" w:rsidR="002F0434" w:rsidRPr="0075566D" w:rsidRDefault="002F0434">
      <w:pPr>
        <w:rPr>
          <w:rFonts w:cs="Arial"/>
          <w:sz w:val="18"/>
          <w:szCs w:val="18"/>
        </w:rPr>
      </w:pPr>
      <w:r w:rsidRPr="0075566D">
        <w:rPr>
          <w:sz w:val="18"/>
          <w:szCs w:val="18"/>
        </w:rPr>
        <w:br w:type="page"/>
      </w:r>
    </w:p>
    <w:p w14:paraId="6D70EBB9" w14:textId="66EF6434" w:rsidR="002F0434" w:rsidRPr="0075566D" w:rsidRDefault="002F0434" w:rsidP="002F0434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>Załącznik nr 5.3</w:t>
      </w:r>
      <w:r w:rsidR="001004FC" w:rsidRPr="0075566D">
        <w:rPr>
          <w:rFonts w:cs="Arial"/>
          <w:b/>
          <w:sz w:val="22"/>
          <w:szCs w:val="18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  <w:r w:rsidRPr="0075566D">
        <w:rPr>
          <w:rFonts w:cs="Arial"/>
          <w:b/>
          <w:sz w:val="22"/>
          <w:szCs w:val="18"/>
        </w:rPr>
        <w:t xml:space="preserve"> – część techniczna</w:t>
      </w:r>
    </w:p>
    <w:p w14:paraId="5954E56E" w14:textId="77777777" w:rsidR="002F0434" w:rsidRPr="0075566D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78BEEC0B" w14:textId="77777777" w:rsidR="002F0434" w:rsidRPr="0075566D" w:rsidRDefault="002F0434" w:rsidP="002F0434">
      <w:pPr>
        <w:jc w:val="center"/>
        <w:rPr>
          <w:b/>
          <w:bCs/>
          <w:szCs w:val="24"/>
        </w:rPr>
      </w:pPr>
    </w:p>
    <w:p w14:paraId="4232E525" w14:textId="77777777" w:rsidR="002F0434" w:rsidRPr="0075566D" w:rsidRDefault="002F0434" w:rsidP="002F0434">
      <w:pPr>
        <w:jc w:val="center"/>
        <w:rPr>
          <w:b/>
          <w:bCs/>
          <w:szCs w:val="24"/>
        </w:rPr>
      </w:pPr>
    </w:p>
    <w:p w14:paraId="5AA02C85" w14:textId="046217AC" w:rsidR="002F0434" w:rsidRPr="0075566D" w:rsidRDefault="002F0434" w:rsidP="002F0434">
      <w:pPr>
        <w:jc w:val="center"/>
        <w:rPr>
          <w:rFonts w:cs="Arial"/>
          <w:b/>
          <w:bCs/>
          <w:szCs w:val="24"/>
        </w:rPr>
      </w:pPr>
      <w:r w:rsidRPr="0075566D">
        <w:rPr>
          <w:b/>
          <w:bCs/>
          <w:szCs w:val="24"/>
        </w:rPr>
        <w:t>F</w:t>
      </w:r>
      <w:r w:rsidRPr="0075566D">
        <w:rPr>
          <w:rFonts w:cs="Arial"/>
          <w:b/>
          <w:bCs/>
          <w:szCs w:val="24"/>
        </w:rPr>
        <w:t>ORMULARZ OCENY KONTRAHENTA</w:t>
      </w:r>
    </w:p>
    <w:p w14:paraId="4DD8D517" w14:textId="77777777" w:rsidR="002F0434" w:rsidRPr="0075566D" w:rsidRDefault="002F0434" w:rsidP="002F0434">
      <w:pPr>
        <w:jc w:val="center"/>
        <w:rPr>
          <w:rFonts w:cs="Arial"/>
          <w:b/>
          <w:bCs/>
          <w:szCs w:val="24"/>
        </w:rPr>
      </w:pPr>
    </w:p>
    <w:p w14:paraId="1273A6FB" w14:textId="77777777" w:rsidR="002F0434" w:rsidRPr="0075566D" w:rsidRDefault="002F0434" w:rsidP="002F0434">
      <w:pPr>
        <w:jc w:val="center"/>
        <w:rPr>
          <w:rFonts w:cs="Arial"/>
          <w:b/>
          <w:bCs/>
          <w:szCs w:val="24"/>
          <w:u w:val="single"/>
        </w:rPr>
      </w:pPr>
    </w:p>
    <w:p w14:paraId="79D99391" w14:textId="77777777" w:rsidR="002F0434" w:rsidRPr="0075566D" w:rsidRDefault="002F0434" w:rsidP="002F0434">
      <w:pPr>
        <w:jc w:val="center"/>
        <w:rPr>
          <w:rFonts w:cs="Arial"/>
          <w:b/>
        </w:rPr>
      </w:pPr>
      <w:r w:rsidRPr="0075566D">
        <w:rPr>
          <w:rFonts w:cs="Arial"/>
          <w:b/>
        </w:rPr>
        <w:t xml:space="preserve">DO POBRANIA </w:t>
      </w:r>
    </w:p>
    <w:p w14:paraId="2AFF1E35" w14:textId="77777777" w:rsidR="002F0434" w:rsidRPr="0075566D" w:rsidRDefault="002F0434" w:rsidP="002F0434">
      <w:pPr>
        <w:jc w:val="center"/>
        <w:rPr>
          <w:rFonts w:cs="Arial"/>
          <w:b/>
        </w:rPr>
      </w:pPr>
      <w:r w:rsidRPr="0075566D">
        <w:rPr>
          <w:rFonts w:cs="Arial"/>
          <w:b/>
        </w:rPr>
        <w:t>(PLATFORMA CONNECT)</w:t>
      </w:r>
    </w:p>
    <w:p w14:paraId="7C04AE50" w14:textId="77777777" w:rsidR="002F0434" w:rsidRPr="0075566D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958D7B2" w14:textId="50577D89" w:rsidR="002F0434" w:rsidRPr="0075566D" w:rsidRDefault="002F0434">
      <w:pPr>
        <w:rPr>
          <w:rFonts w:cs="Arial"/>
          <w:sz w:val="18"/>
          <w:szCs w:val="18"/>
        </w:rPr>
      </w:pPr>
      <w:r w:rsidRPr="0075566D">
        <w:rPr>
          <w:sz w:val="18"/>
          <w:szCs w:val="18"/>
        </w:rPr>
        <w:br w:type="page"/>
      </w:r>
    </w:p>
    <w:p w14:paraId="14E63EE6" w14:textId="30D7B7EC" w:rsidR="002F0434" w:rsidRPr="0075566D" w:rsidRDefault="002F0434" w:rsidP="002F0434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>Załącznik nr 5.4</w:t>
      </w:r>
      <w:r w:rsidR="001004FC" w:rsidRPr="0075566D">
        <w:rPr>
          <w:rFonts w:cs="Arial"/>
          <w:b/>
          <w:sz w:val="22"/>
          <w:szCs w:val="18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  <w:r w:rsidRPr="0075566D">
        <w:rPr>
          <w:rFonts w:cs="Arial"/>
          <w:b/>
          <w:sz w:val="22"/>
          <w:szCs w:val="18"/>
        </w:rPr>
        <w:t xml:space="preserve"> – część techniczna</w:t>
      </w:r>
    </w:p>
    <w:p w14:paraId="6007C256" w14:textId="77777777" w:rsidR="002F0434" w:rsidRPr="0075566D" w:rsidRDefault="002F0434" w:rsidP="002F0434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000204" w14:textId="77777777" w:rsidR="002F0434" w:rsidRPr="0075566D" w:rsidRDefault="002F0434" w:rsidP="002F0434">
      <w:pPr>
        <w:jc w:val="center"/>
        <w:rPr>
          <w:rFonts w:cs="Arial"/>
          <w:b/>
          <w:szCs w:val="24"/>
        </w:rPr>
      </w:pPr>
    </w:p>
    <w:p w14:paraId="60F8DD3C" w14:textId="77777777" w:rsidR="002F0434" w:rsidRPr="0075566D" w:rsidRDefault="002F0434" w:rsidP="002F0434">
      <w:pPr>
        <w:jc w:val="center"/>
        <w:rPr>
          <w:rFonts w:cs="Arial"/>
          <w:b/>
          <w:szCs w:val="24"/>
        </w:rPr>
      </w:pPr>
    </w:p>
    <w:p w14:paraId="37FECEE7" w14:textId="2EB14034" w:rsidR="002F0434" w:rsidRPr="0075566D" w:rsidRDefault="002F0434" w:rsidP="002F0434">
      <w:pPr>
        <w:jc w:val="center"/>
        <w:rPr>
          <w:rFonts w:cs="Arial"/>
          <w:b/>
          <w:szCs w:val="24"/>
        </w:rPr>
      </w:pPr>
      <w:r w:rsidRPr="0075566D">
        <w:rPr>
          <w:rFonts w:cs="Arial"/>
          <w:b/>
          <w:szCs w:val="24"/>
        </w:rPr>
        <w:t xml:space="preserve">OŚWIADCZENIE O ZACHOWANIU POUFNOŚCI </w:t>
      </w:r>
    </w:p>
    <w:p w14:paraId="455449C9" w14:textId="77777777" w:rsidR="002F0434" w:rsidRPr="0075566D" w:rsidRDefault="002F0434" w:rsidP="002F0434">
      <w:pPr>
        <w:jc w:val="center"/>
        <w:rPr>
          <w:rFonts w:cs="Arial"/>
          <w:b/>
        </w:rPr>
      </w:pPr>
      <w:r w:rsidRPr="0075566D">
        <w:rPr>
          <w:rFonts w:cs="Arial"/>
          <w:b/>
        </w:rPr>
        <w:t xml:space="preserve">DO POBRANIA </w:t>
      </w:r>
    </w:p>
    <w:p w14:paraId="4D9F8401" w14:textId="77777777" w:rsidR="002F0434" w:rsidRPr="0075566D" w:rsidRDefault="002F0434" w:rsidP="002F0434">
      <w:pPr>
        <w:jc w:val="center"/>
        <w:rPr>
          <w:rFonts w:cs="Arial"/>
          <w:b/>
        </w:rPr>
      </w:pPr>
      <w:r w:rsidRPr="0075566D">
        <w:rPr>
          <w:rFonts w:cs="Arial"/>
          <w:b/>
        </w:rPr>
        <w:t>(PLATFORMA CONNECT)</w:t>
      </w:r>
    </w:p>
    <w:p w14:paraId="7B97E7FC" w14:textId="77777777" w:rsidR="002F0434" w:rsidRPr="0075566D" w:rsidRDefault="002F0434" w:rsidP="002F0434">
      <w:pPr>
        <w:jc w:val="center"/>
        <w:rPr>
          <w:rFonts w:cs="Arial"/>
          <w:b/>
          <w:szCs w:val="24"/>
        </w:rPr>
      </w:pPr>
    </w:p>
    <w:p w14:paraId="79E6EF98" w14:textId="77777777" w:rsidR="002F0434" w:rsidRPr="0075566D" w:rsidRDefault="002F0434" w:rsidP="00BB5D92">
      <w:pPr>
        <w:rPr>
          <w:rFonts w:cs="Arial"/>
          <w:b/>
          <w:i/>
          <w:iCs/>
          <w:sz w:val="22"/>
          <w:szCs w:val="22"/>
        </w:rPr>
      </w:pPr>
    </w:p>
    <w:p w14:paraId="51BBF6BF" w14:textId="77777777" w:rsidR="00BB5D92" w:rsidRPr="0075566D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75566D">
        <w:rPr>
          <w:b/>
          <w:bCs/>
          <w:sz w:val="22"/>
          <w:szCs w:val="22"/>
          <w:u w:val="single"/>
        </w:rPr>
        <w:t>W przypadku zainteresowania otrzymaniem:</w:t>
      </w:r>
    </w:p>
    <w:p w14:paraId="6AE02595" w14:textId="77777777" w:rsidR="00BB5D92" w:rsidRPr="0075566D" w:rsidRDefault="00BB5D92" w:rsidP="00BB5D92">
      <w:pPr>
        <w:rPr>
          <w:rFonts w:cs="Arial"/>
          <w:b/>
          <w:i/>
          <w:iCs/>
          <w:sz w:val="22"/>
          <w:szCs w:val="22"/>
        </w:rPr>
      </w:pPr>
      <w:r w:rsidRPr="0075566D">
        <w:rPr>
          <w:rFonts w:cs="Arial"/>
          <w:b/>
          <w:i/>
          <w:iCs/>
          <w:sz w:val="22"/>
          <w:szCs w:val="22"/>
        </w:rPr>
        <w:t>„Wytyczne do pozyskiwania tytułów prawnych do nieruchomości na potrzeby realizacji inwestycji sieciowych”</w:t>
      </w:r>
    </w:p>
    <w:p w14:paraId="1AA25104" w14:textId="77777777" w:rsidR="00BB5D92" w:rsidRPr="0075566D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</w:p>
    <w:p w14:paraId="78C21671" w14:textId="77777777" w:rsidR="00BB5D92" w:rsidRPr="0075566D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75566D">
        <w:rPr>
          <w:b/>
          <w:bCs/>
          <w:sz w:val="22"/>
          <w:szCs w:val="22"/>
        </w:rPr>
        <w:t xml:space="preserve"> Oferent zobowiązany jest wystąpić do Zamawiającego za pośrednictwem zakładki „Pytania/Odpowiedzi” na platformie Connect, najpóźniej na 3 dni przed upływem terminu składania ofert, przesyłając niniejsze oświadczenie. </w:t>
      </w:r>
    </w:p>
    <w:p w14:paraId="36270E36" w14:textId="40F45733" w:rsidR="00BB5D92" w:rsidRPr="0075566D" w:rsidRDefault="00BB5D92" w:rsidP="00BB5D92">
      <w:pPr>
        <w:pStyle w:val="Style2"/>
        <w:spacing w:after="240" w:line="269" w:lineRule="auto"/>
        <w:jc w:val="both"/>
        <w:rPr>
          <w:b/>
          <w:bCs/>
          <w:sz w:val="22"/>
          <w:szCs w:val="22"/>
          <w:u w:val="single"/>
        </w:rPr>
      </w:pPr>
      <w:r w:rsidRPr="0075566D">
        <w:rPr>
          <w:b/>
          <w:bCs/>
          <w:sz w:val="22"/>
          <w:szCs w:val="22"/>
          <w:u w:val="single"/>
        </w:rPr>
        <w:t>W przypadku braku zainteresowania otrzymaniem przedmiotowych dokumentów, Oferent nie jest zobowiązany do składania ani wypełniania niniejszego załącznika.</w:t>
      </w:r>
    </w:p>
    <w:p w14:paraId="4777E19D" w14:textId="77777777" w:rsidR="002F0434" w:rsidRPr="0075566D" w:rsidRDefault="002F0434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1D6CF6CA" w14:textId="4FB64737" w:rsidR="00DE2955" w:rsidRPr="0075566D" w:rsidRDefault="001436DB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75566D">
        <w:rPr>
          <w:b/>
          <w:bCs/>
          <w:sz w:val="22"/>
          <w:szCs w:val="22"/>
        </w:rPr>
        <w:t>Dostawca, który zostanie wybrany do realizacji zamówienia, będzie zobowiązany do zawarcia z Zamawiającym Umowy o zachowaniu poufności przed rozpoczęciem realizacji przedmiotu zamówienia.</w:t>
      </w:r>
    </w:p>
    <w:p w14:paraId="72435664" w14:textId="77EF3DAB" w:rsidR="00941DD1" w:rsidRPr="0075566D" w:rsidRDefault="00941DD1">
      <w:pPr>
        <w:rPr>
          <w:rFonts w:cs="Arial"/>
          <w:sz w:val="18"/>
          <w:szCs w:val="18"/>
        </w:rPr>
      </w:pPr>
      <w:r w:rsidRPr="0075566D">
        <w:rPr>
          <w:sz w:val="18"/>
          <w:szCs w:val="18"/>
        </w:rPr>
        <w:br w:type="page"/>
      </w:r>
    </w:p>
    <w:p w14:paraId="001D99C9" w14:textId="482244E2" w:rsidR="00941DD1" w:rsidRPr="0075566D" w:rsidRDefault="00941DD1" w:rsidP="00941DD1">
      <w:pPr>
        <w:jc w:val="right"/>
        <w:rPr>
          <w:rFonts w:cs="Arial"/>
          <w:b/>
          <w:sz w:val="22"/>
          <w:szCs w:val="18"/>
        </w:rPr>
      </w:pPr>
      <w:r w:rsidRPr="0075566D">
        <w:rPr>
          <w:rFonts w:cs="Arial"/>
          <w:b/>
          <w:sz w:val="22"/>
          <w:szCs w:val="18"/>
        </w:rPr>
        <w:lastRenderedPageBreak/>
        <w:t>Załącznik nr 6</w:t>
      </w:r>
      <w:r w:rsidR="001004FC" w:rsidRPr="0075566D">
        <w:rPr>
          <w:rFonts w:cs="Arial"/>
          <w:b/>
          <w:sz w:val="22"/>
          <w:szCs w:val="18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  <w:r w:rsidRPr="0075566D">
        <w:rPr>
          <w:rFonts w:cs="Arial"/>
          <w:b/>
          <w:sz w:val="22"/>
          <w:szCs w:val="18"/>
        </w:rPr>
        <w:t xml:space="preserve"> – część handlowa</w:t>
      </w:r>
    </w:p>
    <w:p w14:paraId="55A23D7B" w14:textId="77777777" w:rsidR="00941DD1" w:rsidRPr="0075566D" w:rsidRDefault="00941DD1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336A5A55" w14:textId="77777777" w:rsidR="007B35FE" w:rsidRPr="0075566D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  <w:r w:rsidRPr="0075566D">
        <w:rPr>
          <w:rFonts w:cs="Arial"/>
          <w:b/>
          <w:color w:val="000000" w:themeColor="text1"/>
          <w:sz w:val="22"/>
          <w:szCs w:val="22"/>
        </w:rPr>
        <w:t>FORMULARZ CENOWY</w:t>
      </w:r>
      <w:r w:rsidRPr="0075566D">
        <w:rPr>
          <w:rFonts w:cs="Arial"/>
          <w:bCs/>
          <w:color w:val="000000" w:themeColor="text1"/>
          <w:sz w:val="22"/>
          <w:szCs w:val="22"/>
        </w:rPr>
        <w:t xml:space="preserve"> – osobny plik w formacie Excel</w:t>
      </w:r>
    </w:p>
    <w:p w14:paraId="12184580" w14:textId="77777777" w:rsidR="007B35FE" w:rsidRPr="0075566D" w:rsidRDefault="007B35FE" w:rsidP="007B35FE">
      <w:pPr>
        <w:pStyle w:val="Tekstpodstawowy"/>
        <w:spacing w:after="0"/>
        <w:jc w:val="center"/>
        <w:rPr>
          <w:rFonts w:cs="Arial"/>
          <w:b/>
          <w:color w:val="000000" w:themeColor="text1"/>
          <w:sz w:val="22"/>
          <w:szCs w:val="22"/>
        </w:rPr>
      </w:pPr>
    </w:p>
    <w:p w14:paraId="482EF214" w14:textId="77777777" w:rsidR="007B35FE" w:rsidRPr="0075566D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sz w:val="22"/>
          <w:szCs w:val="22"/>
        </w:rPr>
      </w:pPr>
    </w:p>
    <w:p w14:paraId="4C09B40B" w14:textId="77777777" w:rsidR="007B35FE" w:rsidRPr="0075566D" w:rsidRDefault="007B35FE" w:rsidP="007B35FE">
      <w:pPr>
        <w:widowControl w:val="0"/>
        <w:suppressAutoHyphens/>
        <w:spacing w:after="120"/>
        <w:jc w:val="both"/>
        <w:textAlignment w:val="baseline"/>
        <w:rPr>
          <w:rFonts w:cs="Arial"/>
          <w:b/>
          <w:bCs/>
          <w:sz w:val="22"/>
          <w:szCs w:val="22"/>
          <w:u w:val="single"/>
        </w:rPr>
      </w:pPr>
      <w:r w:rsidRPr="0075566D">
        <w:rPr>
          <w:rFonts w:cs="Arial"/>
          <w:b/>
          <w:bCs/>
          <w:sz w:val="22"/>
          <w:szCs w:val="22"/>
          <w:u w:val="single"/>
        </w:rPr>
        <w:t>Uwagi do Formularza cenowego:</w:t>
      </w:r>
    </w:p>
    <w:p w14:paraId="2B4CEE7A" w14:textId="76AF5C37" w:rsidR="007B35FE" w:rsidRPr="0075566D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iCs/>
          <w:sz w:val="22"/>
          <w:szCs w:val="22"/>
        </w:rPr>
        <w:t xml:space="preserve">Formularz cenowy (Załącznik nr </w:t>
      </w:r>
      <w:r w:rsidR="00622E83" w:rsidRPr="0075566D">
        <w:rPr>
          <w:rFonts w:ascii="Arial" w:hAnsi="Arial" w:cs="Arial"/>
          <w:iCs/>
          <w:sz w:val="22"/>
          <w:szCs w:val="22"/>
        </w:rPr>
        <w:t>6</w:t>
      </w:r>
      <w:r w:rsidRPr="0075566D">
        <w:rPr>
          <w:rFonts w:ascii="Arial" w:hAnsi="Arial" w:cs="Arial"/>
          <w:iCs/>
          <w:sz w:val="22"/>
          <w:szCs w:val="22"/>
        </w:rPr>
        <w:t xml:space="preserve"> do Zapytania) należy:</w:t>
      </w:r>
    </w:p>
    <w:p w14:paraId="4165880D" w14:textId="6EFE4C8A" w:rsidR="007B35FE" w:rsidRPr="0075566D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75566D">
        <w:rPr>
          <w:rFonts w:ascii="Arial" w:hAnsi="Arial" w:cs="Arial"/>
          <w:iCs/>
          <w:sz w:val="22"/>
          <w:szCs w:val="22"/>
        </w:rPr>
        <w:t>uzupełnić, wydrukować, podpisać, zeskanować i załączyć do Sekcji „</w:t>
      </w:r>
      <w:r w:rsidR="00622E83" w:rsidRPr="0075566D">
        <w:rPr>
          <w:rFonts w:ascii="Arial" w:hAnsi="Arial" w:cs="Arial"/>
          <w:iCs/>
          <w:sz w:val="22"/>
          <w:szCs w:val="22"/>
        </w:rPr>
        <w:t>Dokumenty</w:t>
      </w:r>
      <w:r w:rsidRPr="0075566D">
        <w:rPr>
          <w:rFonts w:ascii="Arial" w:hAnsi="Arial" w:cs="Arial"/>
          <w:sz w:val="22"/>
          <w:szCs w:val="22"/>
        </w:rPr>
        <w:t xml:space="preserve"> handlowe”</w:t>
      </w:r>
    </w:p>
    <w:p w14:paraId="6F212A5E" w14:textId="77777777" w:rsidR="007B35FE" w:rsidRPr="0075566D" w:rsidRDefault="007B35FE" w:rsidP="007B35FE">
      <w:pPr>
        <w:pStyle w:val="Akapitzlist"/>
        <w:spacing w:after="120"/>
        <w:ind w:left="993"/>
        <w:contextualSpacing w:val="0"/>
        <w:rPr>
          <w:rFonts w:ascii="Arial" w:hAnsi="Arial" w:cs="Arial"/>
          <w:iCs/>
          <w:sz w:val="22"/>
          <w:szCs w:val="22"/>
        </w:rPr>
      </w:pPr>
      <w:r w:rsidRPr="0075566D">
        <w:rPr>
          <w:rFonts w:ascii="Arial" w:hAnsi="Arial" w:cs="Arial"/>
          <w:iCs/>
          <w:sz w:val="22"/>
          <w:szCs w:val="22"/>
        </w:rPr>
        <w:t xml:space="preserve">lub </w:t>
      </w:r>
    </w:p>
    <w:p w14:paraId="66635B92" w14:textId="2E91E942" w:rsidR="007B35FE" w:rsidRPr="0075566D" w:rsidRDefault="007B35FE" w:rsidP="007B35FE">
      <w:pPr>
        <w:pStyle w:val="Akapitzlist"/>
        <w:numPr>
          <w:ilvl w:val="0"/>
          <w:numId w:val="29"/>
        </w:numPr>
        <w:spacing w:after="120"/>
        <w:ind w:left="993"/>
        <w:contextualSpacing w:val="0"/>
        <w:jc w:val="both"/>
        <w:rPr>
          <w:rFonts w:ascii="Arial" w:hAnsi="Arial" w:cs="Arial"/>
          <w:iCs/>
          <w:sz w:val="22"/>
          <w:szCs w:val="22"/>
        </w:rPr>
      </w:pPr>
      <w:r w:rsidRPr="0075566D">
        <w:rPr>
          <w:rFonts w:ascii="Arial" w:hAnsi="Arial" w:cs="Arial"/>
          <w:iCs/>
          <w:sz w:val="22"/>
          <w:szCs w:val="22"/>
        </w:rPr>
        <w:t>uzupełnić, plik przekształcić w format pdf, plik w wersji pdf podpisać podpisem kwalifikowanym lub podpisem zaufanym lub podpisem osobistym i załączyć do Sekcji „</w:t>
      </w:r>
      <w:r w:rsidR="00622E83" w:rsidRPr="0075566D">
        <w:rPr>
          <w:rFonts w:ascii="Arial" w:hAnsi="Arial" w:cs="Arial"/>
          <w:sz w:val="22"/>
          <w:szCs w:val="22"/>
        </w:rPr>
        <w:t xml:space="preserve">Dokumenty </w:t>
      </w:r>
      <w:r w:rsidRPr="0075566D">
        <w:rPr>
          <w:rFonts w:ascii="Arial" w:hAnsi="Arial" w:cs="Arial"/>
          <w:sz w:val="22"/>
          <w:szCs w:val="22"/>
        </w:rPr>
        <w:t>handlowe”</w:t>
      </w:r>
    </w:p>
    <w:p w14:paraId="0CBCE0F6" w14:textId="777313C1" w:rsidR="007B35FE" w:rsidRPr="0075566D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Wraz z podpisanym Formularzem cenowym w </w:t>
      </w:r>
      <w:r w:rsidRPr="0075566D">
        <w:rPr>
          <w:rFonts w:ascii="Arial" w:hAnsi="Arial" w:cs="Arial"/>
          <w:iCs/>
          <w:sz w:val="22"/>
          <w:szCs w:val="22"/>
        </w:rPr>
        <w:t>Sekcji „</w:t>
      </w:r>
      <w:r w:rsidR="00622E83" w:rsidRPr="0075566D">
        <w:rPr>
          <w:rFonts w:ascii="Arial" w:hAnsi="Arial" w:cs="Arial"/>
          <w:sz w:val="22"/>
          <w:szCs w:val="22"/>
        </w:rPr>
        <w:t>Dokumenty</w:t>
      </w:r>
      <w:r w:rsidRPr="0075566D">
        <w:rPr>
          <w:rFonts w:ascii="Arial" w:hAnsi="Arial" w:cs="Arial"/>
          <w:sz w:val="22"/>
          <w:szCs w:val="22"/>
        </w:rPr>
        <w:t xml:space="preserve"> handlowe” należy dołączyć edytowalną wersję Formularza cenowego (skoroszyt programu Excel - w wersji zgodnej z podpisanym plikiem pdf).</w:t>
      </w:r>
    </w:p>
    <w:p w14:paraId="450EE694" w14:textId="469808EA" w:rsidR="007B35FE" w:rsidRPr="0075566D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iCs/>
          <w:sz w:val="22"/>
          <w:szCs w:val="22"/>
        </w:rPr>
        <w:t>Formularz cenowy</w:t>
      </w:r>
      <w:r w:rsidRPr="0075566D">
        <w:rPr>
          <w:rFonts w:ascii="Arial" w:hAnsi="Arial" w:cs="Arial"/>
          <w:sz w:val="22"/>
          <w:szCs w:val="22"/>
        </w:rPr>
        <w:t xml:space="preserve"> Załącznik nr </w:t>
      </w:r>
      <w:r w:rsidR="00622E83" w:rsidRPr="0075566D">
        <w:rPr>
          <w:rFonts w:ascii="Arial" w:hAnsi="Arial" w:cs="Arial"/>
          <w:sz w:val="22"/>
          <w:szCs w:val="22"/>
        </w:rPr>
        <w:t>6</w:t>
      </w:r>
      <w:r w:rsidRPr="0075566D">
        <w:rPr>
          <w:rFonts w:ascii="Arial" w:hAnsi="Arial" w:cs="Arial"/>
          <w:sz w:val="22"/>
          <w:szCs w:val="22"/>
        </w:rPr>
        <w:t xml:space="preserve"> do Zapytania</w:t>
      </w:r>
      <w:bookmarkStart w:id="24" w:name="_Hlk109899558"/>
      <w:r w:rsidRPr="0075566D">
        <w:rPr>
          <w:rFonts w:ascii="Arial" w:hAnsi="Arial" w:cs="Arial"/>
          <w:sz w:val="22"/>
          <w:szCs w:val="22"/>
        </w:rPr>
        <w:t xml:space="preserve"> </w:t>
      </w:r>
      <w:r w:rsidR="008114B9" w:rsidRPr="0075566D">
        <w:rPr>
          <w:rFonts w:ascii="Arial" w:hAnsi="Arial" w:cs="Arial"/>
          <w:sz w:val="22"/>
          <w:szCs w:val="22"/>
        </w:rPr>
        <w:t xml:space="preserve">ofertowego </w:t>
      </w:r>
      <w:r w:rsidRPr="0075566D">
        <w:rPr>
          <w:rFonts w:ascii="Arial" w:hAnsi="Arial" w:cs="Arial"/>
          <w:sz w:val="22"/>
          <w:szCs w:val="22"/>
        </w:rPr>
        <w:t>nie podlega uzupełnieniu.</w:t>
      </w:r>
    </w:p>
    <w:p w14:paraId="67B091DB" w14:textId="77777777" w:rsidR="007B35FE" w:rsidRPr="0075566D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 xml:space="preserve">Należy wypełnić każdą pozycję w Formularzu cenowym. </w:t>
      </w:r>
    </w:p>
    <w:p w14:paraId="7BD87372" w14:textId="77777777" w:rsidR="007B35FE" w:rsidRPr="0075566D" w:rsidRDefault="007B35FE" w:rsidP="007B35FE">
      <w:pPr>
        <w:pStyle w:val="Akapitzlist"/>
        <w:numPr>
          <w:ilvl w:val="1"/>
          <w:numId w:val="28"/>
        </w:numPr>
        <w:tabs>
          <w:tab w:val="clear" w:pos="1298"/>
        </w:tabs>
        <w:spacing w:after="120"/>
        <w:ind w:left="567" w:hanging="425"/>
        <w:contextualSpacing w:val="0"/>
        <w:rPr>
          <w:rFonts w:ascii="Arial" w:hAnsi="Arial" w:cs="Arial"/>
          <w:sz w:val="22"/>
          <w:szCs w:val="22"/>
        </w:rPr>
      </w:pPr>
      <w:r w:rsidRPr="0075566D">
        <w:rPr>
          <w:rFonts w:ascii="Arial" w:hAnsi="Arial" w:cs="Arial"/>
          <w:sz w:val="22"/>
          <w:szCs w:val="22"/>
        </w:rPr>
        <w:t>Brak lub nieprawidłowe wypełnienie Formularza cenowego spowoduje odrzucenie oferty</w:t>
      </w:r>
      <w:bookmarkEnd w:id="24"/>
      <w:r w:rsidRPr="0075566D">
        <w:rPr>
          <w:rFonts w:ascii="Arial" w:hAnsi="Arial" w:cs="Arial"/>
          <w:sz w:val="22"/>
          <w:szCs w:val="22"/>
        </w:rPr>
        <w:t>.</w:t>
      </w:r>
    </w:p>
    <w:p w14:paraId="62E5ADCB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0CB0ACB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1FE017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723F3368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B29CA9C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358D67AF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006309D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E6AB2AD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DE52C36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0803E69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815199D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41B35826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57E75BA1" w14:textId="77777777" w:rsidR="007B35FE" w:rsidRPr="0075566D" w:rsidRDefault="007B35FE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</w:p>
    <w:p w14:paraId="11EDCA4D" w14:textId="61B31085" w:rsidR="00346E80" w:rsidRPr="0075566D" w:rsidRDefault="00346E80" w:rsidP="00346E80">
      <w:pPr>
        <w:pStyle w:val="Style2"/>
        <w:spacing w:after="240" w:line="269" w:lineRule="auto"/>
        <w:jc w:val="right"/>
        <w:rPr>
          <w:b/>
          <w:bCs/>
          <w:sz w:val="22"/>
          <w:szCs w:val="22"/>
        </w:rPr>
      </w:pPr>
      <w:r w:rsidRPr="0075566D">
        <w:rPr>
          <w:b/>
          <w:bCs/>
          <w:sz w:val="22"/>
          <w:szCs w:val="22"/>
        </w:rPr>
        <w:t>Załącznik nr 7</w:t>
      </w:r>
      <w:r w:rsidR="001004FC" w:rsidRPr="0075566D">
        <w:rPr>
          <w:b/>
          <w:bCs/>
          <w:sz w:val="22"/>
          <w:szCs w:val="22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</w:p>
    <w:p w14:paraId="190BD085" w14:textId="77777777" w:rsidR="00346E80" w:rsidRPr="0075566D" w:rsidRDefault="00346E80" w:rsidP="00346E80">
      <w:pPr>
        <w:ind w:left="426"/>
        <w:jc w:val="center"/>
        <w:rPr>
          <w:rFonts w:cs="Arial"/>
          <w:b/>
          <w:bCs/>
          <w:sz w:val="22"/>
          <w:szCs w:val="22"/>
        </w:rPr>
      </w:pPr>
    </w:p>
    <w:p w14:paraId="1938EEC5" w14:textId="7A292F63" w:rsidR="00346E80" w:rsidRPr="0075566D" w:rsidRDefault="00346E80" w:rsidP="00346E80">
      <w:pPr>
        <w:ind w:left="426"/>
        <w:jc w:val="center"/>
        <w:rPr>
          <w:rFonts w:eastAsia="Calibri" w:cs="Arial"/>
          <w:b/>
          <w:sz w:val="22"/>
          <w:szCs w:val="22"/>
        </w:rPr>
      </w:pPr>
      <w:r w:rsidRPr="0075566D">
        <w:rPr>
          <w:rFonts w:cs="Arial"/>
          <w:b/>
          <w:bCs/>
          <w:sz w:val="22"/>
          <w:szCs w:val="22"/>
        </w:rPr>
        <w:t>O</w:t>
      </w:r>
      <w:r w:rsidRPr="0075566D">
        <w:rPr>
          <w:rFonts w:cs="Arial"/>
          <w:b/>
          <w:bCs/>
          <w:spacing w:val="-1"/>
          <w:sz w:val="22"/>
          <w:szCs w:val="22"/>
        </w:rPr>
        <w:t>Ś</w:t>
      </w:r>
      <w:r w:rsidRPr="0075566D">
        <w:rPr>
          <w:rFonts w:cs="Arial"/>
          <w:b/>
          <w:bCs/>
          <w:spacing w:val="-2"/>
          <w:sz w:val="22"/>
          <w:szCs w:val="22"/>
        </w:rPr>
        <w:t>W</w:t>
      </w:r>
      <w:r w:rsidRPr="0075566D">
        <w:rPr>
          <w:rFonts w:cs="Arial"/>
          <w:b/>
          <w:bCs/>
          <w:spacing w:val="3"/>
          <w:sz w:val="22"/>
          <w:szCs w:val="22"/>
        </w:rPr>
        <w:t>I</w:t>
      </w:r>
      <w:r w:rsidRPr="0075566D">
        <w:rPr>
          <w:rFonts w:cs="Arial"/>
          <w:b/>
          <w:bCs/>
          <w:spacing w:val="-6"/>
          <w:sz w:val="22"/>
          <w:szCs w:val="22"/>
        </w:rPr>
        <w:t>A</w:t>
      </w:r>
      <w:r w:rsidRPr="0075566D">
        <w:rPr>
          <w:rFonts w:cs="Arial"/>
          <w:b/>
          <w:bCs/>
          <w:spacing w:val="-2"/>
          <w:sz w:val="22"/>
          <w:szCs w:val="22"/>
        </w:rPr>
        <w:t>DC</w:t>
      </w:r>
      <w:r w:rsidRPr="0075566D">
        <w:rPr>
          <w:rFonts w:cs="Arial"/>
          <w:b/>
          <w:bCs/>
          <w:sz w:val="22"/>
          <w:szCs w:val="22"/>
        </w:rPr>
        <w:t>ZE</w:t>
      </w:r>
      <w:r w:rsidRPr="0075566D">
        <w:rPr>
          <w:rFonts w:cs="Arial"/>
          <w:b/>
          <w:bCs/>
          <w:spacing w:val="-2"/>
          <w:sz w:val="22"/>
          <w:szCs w:val="22"/>
        </w:rPr>
        <w:t>N</w:t>
      </w:r>
      <w:r w:rsidRPr="0075566D">
        <w:rPr>
          <w:rFonts w:cs="Arial"/>
          <w:b/>
          <w:bCs/>
          <w:sz w:val="22"/>
          <w:szCs w:val="22"/>
        </w:rPr>
        <w:t xml:space="preserve">IE </w:t>
      </w:r>
      <w:r w:rsidRPr="0075566D">
        <w:rPr>
          <w:rFonts w:eastAsia="Calibri" w:cs="Arial"/>
          <w:b/>
          <w:sz w:val="22"/>
          <w:szCs w:val="22"/>
        </w:rPr>
        <w:t>DOSTAWCY O POWIERZENIU CZĘŚCI LUB CAŁOŚCI ZAMÓWIENIA PODWYKONAWCY</w:t>
      </w:r>
    </w:p>
    <w:p w14:paraId="382CBAE2" w14:textId="77777777" w:rsidR="00346E80" w:rsidRPr="0075566D" w:rsidRDefault="00346E80" w:rsidP="00346E80">
      <w:pPr>
        <w:tabs>
          <w:tab w:val="left" w:pos="4962"/>
        </w:tabs>
        <w:kinsoku w:val="0"/>
        <w:overflowPunct w:val="0"/>
        <w:ind w:left="3261" w:right="3543"/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270A363C" w14:textId="77777777" w:rsidR="00346E80" w:rsidRPr="0075566D" w:rsidRDefault="00346E80" w:rsidP="00346E80">
      <w:pPr>
        <w:kinsoku w:val="0"/>
        <w:overflowPunct w:val="0"/>
        <w:spacing w:line="200" w:lineRule="exact"/>
        <w:rPr>
          <w:rFonts w:cs="Arial"/>
          <w:sz w:val="22"/>
          <w:szCs w:val="22"/>
        </w:rPr>
      </w:pPr>
    </w:p>
    <w:p w14:paraId="4DCF763C" w14:textId="77777777" w:rsidR="00346E80" w:rsidRPr="0075566D" w:rsidRDefault="00346E80" w:rsidP="00346E80">
      <w:pPr>
        <w:kinsoku w:val="0"/>
        <w:overflowPunct w:val="0"/>
        <w:spacing w:line="360" w:lineRule="auto"/>
        <w:ind w:left="120" w:right="4"/>
        <w:jc w:val="both"/>
        <w:rPr>
          <w:rFonts w:cs="Arial"/>
          <w:spacing w:val="-3"/>
          <w:sz w:val="22"/>
          <w:szCs w:val="22"/>
        </w:rPr>
      </w:pPr>
      <w:r w:rsidRPr="0075566D">
        <w:rPr>
          <w:rFonts w:cs="Arial"/>
          <w:spacing w:val="-2"/>
          <w:sz w:val="22"/>
          <w:szCs w:val="22"/>
        </w:rPr>
        <w:t>Ni</w:t>
      </w:r>
      <w:r w:rsidRPr="0075566D">
        <w:rPr>
          <w:rFonts w:cs="Arial"/>
          <w:sz w:val="22"/>
          <w:szCs w:val="22"/>
        </w:rPr>
        <w:t>n</w:t>
      </w:r>
      <w:r w:rsidRPr="0075566D">
        <w:rPr>
          <w:rFonts w:cs="Arial"/>
          <w:spacing w:val="-2"/>
          <w:sz w:val="22"/>
          <w:szCs w:val="22"/>
        </w:rPr>
        <w:t>i</w:t>
      </w:r>
      <w:r w:rsidRPr="0075566D">
        <w:rPr>
          <w:rFonts w:cs="Arial"/>
          <w:sz w:val="22"/>
          <w:szCs w:val="22"/>
        </w:rPr>
        <w:t>ejsz</w:t>
      </w:r>
      <w:r w:rsidRPr="0075566D">
        <w:rPr>
          <w:rFonts w:cs="Arial"/>
          <w:spacing w:val="-3"/>
          <w:sz w:val="22"/>
          <w:szCs w:val="22"/>
        </w:rPr>
        <w:t>y</w:t>
      </w:r>
      <w:r w:rsidRPr="0075566D">
        <w:rPr>
          <w:rFonts w:cs="Arial"/>
          <w:sz w:val="22"/>
          <w:szCs w:val="22"/>
        </w:rPr>
        <w:t>m</w:t>
      </w:r>
      <w:r w:rsidRPr="0075566D">
        <w:rPr>
          <w:rFonts w:cs="Arial"/>
          <w:spacing w:val="7"/>
          <w:sz w:val="22"/>
          <w:szCs w:val="22"/>
        </w:rPr>
        <w:t xml:space="preserve"> </w:t>
      </w:r>
      <w:r w:rsidRPr="0075566D">
        <w:rPr>
          <w:rFonts w:cs="Arial"/>
          <w:sz w:val="22"/>
          <w:szCs w:val="22"/>
        </w:rPr>
        <w:t>dz</w:t>
      </w:r>
      <w:r w:rsidRPr="0075566D">
        <w:rPr>
          <w:rFonts w:cs="Arial"/>
          <w:spacing w:val="-2"/>
          <w:sz w:val="22"/>
          <w:szCs w:val="22"/>
        </w:rPr>
        <w:t>i</w:t>
      </w:r>
      <w:r w:rsidRPr="0075566D">
        <w:rPr>
          <w:rFonts w:cs="Arial"/>
          <w:sz w:val="22"/>
          <w:szCs w:val="22"/>
        </w:rPr>
        <w:t>a</w:t>
      </w:r>
      <w:r w:rsidRPr="0075566D">
        <w:rPr>
          <w:rFonts w:cs="Arial"/>
          <w:spacing w:val="-2"/>
          <w:sz w:val="22"/>
          <w:szCs w:val="22"/>
        </w:rPr>
        <w:t>ł</w:t>
      </w:r>
      <w:r w:rsidRPr="0075566D">
        <w:rPr>
          <w:rFonts w:cs="Arial"/>
          <w:sz w:val="22"/>
          <w:szCs w:val="22"/>
        </w:rPr>
        <w:t>ając</w:t>
      </w:r>
      <w:r w:rsidRPr="0075566D">
        <w:rPr>
          <w:rFonts w:cs="Arial"/>
          <w:spacing w:val="7"/>
          <w:sz w:val="22"/>
          <w:szCs w:val="22"/>
        </w:rPr>
        <w:t xml:space="preserve"> </w:t>
      </w:r>
      <w:r w:rsidRPr="0075566D">
        <w:rPr>
          <w:rFonts w:cs="Arial"/>
          <w:sz w:val="22"/>
          <w:szCs w:val="22"/>
        </w:rPr>
        <w:t>w</w:t>
      </w:r>
      <w:r w:rsidRPr="0075566D">
        <w:rPr>
          <w:rFonts w:cs="Arial"/>
          <w:spacing w:val="7"/>
          <w:sz w:val="22"/>
          <w:szCs w:val="22"/>
        </w:rPr>
        <w:t xml:space="preserve"> </w:t>
      </w:r>
      <w:r w:rsidRPr="0075566D">
        <w:rPr>
          <w:rFonts w:cs="Arial"/>
          <w:spacing w:val="1"/>
          <w:sz w:val="22"/>
          <w:szCs w:val="22"/>
        </w:rPr>
        <w:t>i</w:t>
      </w:r>
      <w:r w:rsidRPr="0075566D">
        <w:rPr>
          <w:rFonts w:cs="Arial"/>
          <w:sz w:val="22"/>
          <w:szCs w:val="22"/>
        </w:rPr>
        <w:t>m</w:t>
      </w:r>
      <w:r w:rsidRPr="0075566D">
        <w:rPr>
          <w:rFonts w:cs="Arial"/>
          <w:spacing w:val="-2"/>
          <w:sz w:val="22"/>
          <w:szCs w:val="22"/>
        </w:rPr>
        <w:t>i</w:t>
      </w:r>
      <w:r w:rsidRPr="0075566D">
        <w:rPr>
          <w:rFonts w:cs="Arial"/>
          <w:sz w:val="22"/>
          <w:szCs w:val="22"/>
        </w:rPr>
        <w:t>e</w:t>
      </w:r>
      <w:r w:rsidRPr="0075566D">
        <w:rPr>
          <w:rFonts w:cs="Arial"/>
          <w:spacing w:val="-1"/>
          <w:sz w:val="22"/>
          <w:szCs w:val="22"/>
        </w:rPr>
        <w:t>n</w:t>
      </w:r>
      <w:r w:rsidRPr="0075566D">
        <w:rPr>
          <w:rFonts w:cs="Arial"/>
          <w:spacing w:val="-2"/>
          <w:sz w:val="22"/>
          <w:szCs w:val="22"/>
        </w:rPr>
        <w:t>i</w:t>
      </w:r>
      <w:r w:rsidRPr="0075566D">
        <w:rPr>
          <w:rFonts w:cs="Arial"/>
          <w:sz w:val="22"/>
          <w:szCs w:val="22"/>
        </w:rPr>
        <w:t>u</w:t>
      </w:r>
      <w:r w:rsidRPr="0075566D">
        <w:rPr>
          <w:rFonts w:cs="Arial"/>
          <w:spacing w:val="7"/>
          <w:sz w:val="22"/>
          <w:szCs w:val="22"/>
        </w:rPr>
        <w:t xml:space="preserve"> </w:t>
      </w:r>
      <w:r w:rsidRPr="0075566D">
        <w:rPr>
          <w:rFonts w:cs="Arial"/>
          <w:spacing w:val="-2"/>
          <w:sz w:val="22"/>
          <w:szCs w:val="22"/>
        </w:rPr>
        <w:t>Dostawcy</w:t>
      </w:r>
      <w:r w:rsidRPr="0075566D">
        <w:rPr>
          <w:rFonts w:cs="Arial"/>
          <w:spacing w:val="5"/>
          <w:sz w:val="22"/>
          <w:szCs w:val="22"/>
        </w:rPr>
        <w:t xml:space="preserve"> </w:t>
      </w:r>
      <w:r w:rsidRPr="0075566D">
        <w:rPr>
          <w:rFonts w:cs="Arial"/>
          <w:sz w:val="22"/>
          <w:szCs w:val="22"/>
        </w:rPr>
        <w:t>o</w:t>
      </w:r>
      <w:r w:rsidRPr="0075566D">
        <w:rPr>
          <w:rFonts w:cs="Arial"/>
          <w:spacing w:val="1"/>
          <w:sz w:val="22"/>
          <w:szCs w:val="22"/>
        </w:rPr>
        <w:t>ś</w:t>
      </w:r>
      <w:r w:rsidRPr="0075566D">
        <w:rPr>
          <w:rFonts w:cs="Arial"/>
          <w:spacing w:val="-2"/>
          <w:sz w:val="22"/>
          <w:szCs w:val="22"/>
        </w:rPr>
        <w:t>w</w:t>
      </w:r>
      <w:r w:rsidRPr="0075566D">
        <w:rPr>
          <w:rFonts w:cs="Arial"/>
          <w:spacing w:val="1"/>
          <w:sz w:val="22"/>
          <w:szCs w:val="22"/>
        </w:rPr>
        <w:t>i</w:t>
      </w:r>
      <w:r w:rsidRPr="0075566D">
        <w:rPr>
          <w:rFonts w:cs="Arial"/>
          <w:sz w:val="22"/>
          <w:szCs w:val="22"/>
        </w:rPr>
        <w:t>a</w:t>
      </w:r>
      <w:r w:rsidRPr="0075566D">
        <w:rPr>
          <w:rFonts w:cs="Arial"/>
          <w:spacing w:val="-1"/>
          <w:sz w:val="22"/>
          <w:szCs w:val="22"/>
        </w:rPr>
        <w:t>d</w:t>
      </w:r>
      <w:r w:rsidRPr="0075566D">
        <w:rPr>
          <w:rFonts w:cs="Arial"/>
          <w:sz w:val="22"/>
          <w:szCs w:val="22"/>
        </w:rPr>
        <w:t>c</w:t>
      </w:r>
      <w:r w:rsidRPr="0075566D">
        <w:rPr>
          <w:rFonts w:cs="Arial"/>
          <w:spacing w:val="-3"/>
          <w:sz w:val="22"/>
          <w:szCs w:val="22"/>
        </w:rPr>
        <w:t>z</w:t>
      </w:r>
      <w:r w:rsidRPr="0075566D">
        <w:rPr>
          <w:rFonts w:cs="Arial"/>
          <w:sz w:val="22"/>
          <w:szCs w:val="22"/>
        </w:rPr>
        <w:t>am</w:t>
      </w:r>
      <w:r w:rsidRPr="0075566D">
        <w:rPr>
          <w:rFonts w:cs="Arial"/>
          <w:spacing w:val="9"/>
          <w:sz w:val="22"/>
          <w:szCs w:val="22"/>
        </w:rPr>
        <w:t xml:space="preserve">, </w:t>
      </w:r>
      <w:r w:rsidRPr="0075566D">
        <w:rPr>
          <w:rFonts w:cs="Arial"/>
          <w:spacing w:val="-3"/>
          <w:sz w:val="22"/>
          <w:szCs w:val="22"/>
        </w:rPr>
        <w:t>ż</w:t>
      </w:r>
      <w:r w:rsidRPr="0075566D">
        <w:rPr>
          <w:rFonts w:cs="Arial"/>
          <w:sz w:val="22"/>
          <w:szCs w:val="22"/>
        </w:rPr>
        <w:t>e</w:t>
      </w:r>
      <w:r w:rsidRPr="0075566D">
        <w:rPr>
          <w:rFonts w:cs="Arial"/>
          <w:spacing w:val="-3"/>
          <w:sz w:val="22"/>
          <w:szCs w:val="22"/>
        </w:rPr>
        <w:t xml:space="preserve"> powierzam w </w:t>
      </w:r>
      <w:r w:rsidRPr="0075566D">
        <w:rPr>
          <w:rFonts w:cs="Arial"/>
          <w:b/>
          <w:bCs/>
          <w:spacing w:val="-3"/>
          <w:sz w:val="22"/>
          <w:szCs w:val="22"/>
        </w:rPr>
        <w:t xml:space="preserve">części / całości* </w:t>
      </w:r>
      <w:r w:rsidRPr="0075566D">
        <w:rPr>
          <w:rFonts w:cs="Arial"/>
          <w:spacing w:val="-3"/>
          <w:sz w:val="22"/>
          <w:szCs w:val="22"/>
        </w:rPr>
        <w:t xml:space="preserve">wykonanie zamówienia pod nazwą: </w:t>
      </w:r>
    </w:p>
    <w:p w14:paraId="2AF7BEDB" w14:textId="77777777" w:rsidR="00346E80" w:rsidRPr="0075566D" w:rsidRDefault="00346E80" w:rsidP="001004FC">
      <w:pPr>
        <w:jc w:val="center"/>
        <w:rPr>
          <w:rFonts w:cs="Arial"/>
          <w:sz w:val="22"/>
          <w:szCs w:val="22"/>
        </w:rPr>
      </w:pPr>
    </w:p>
    <w:p w14:paraId="7D618FFA" w14:textId="77777777" w:rsidR="00346E80" w:rsidRPr="0075566D" w:rsidRDefault="00346E80" w:rsidP="001004FC">
      <w:pPr>
        <w:jc w:val="center"/>
        <w:rPr>
          <w:rFonts w:cs="Arial"/>
          <w:b/>
          <w:bCs/>
          <w:sz w:val="22"/>
          <w:szCs w:val="22"/>
        </w:rPr>
      </w:pPr>
    </w:p>
    <w:p w14:paraId="21EEA8BA" w14:textId="165E6AA1" w:rsidR="00346E80" w:rsidRPr="0075566D" w:rsidRDefault="001004FC" w:rsidP="001004FC">
      <w:pPr>
        <w:jc w:val="center"/>
        <w:rPr>
          <w:rStyle w:val="FontStyle42"/>
          <w:rFonts w:ascii="Arial" w:cs="Arial"/>
          <w:b/>
          <w:sz w:val="22"/>
          <w:szCs w:val="22"/>
        </w:rPr>
      </w:pPr>
      <w:r w:rsidRPr="0075566D">
        <w:rPr>
          <w:rStyle w:val="FontStyle42"/>
          <w:rFonts w:ascii="Arial" w:cs="Arial"/>
          <w:b/>
          <w:sz w:val="22"/>
          <w:szCs w:val="22"/>
        </w:rPr>
        <w:t xml:space="preserve">Umowa ramowa na opracowanie dokumentacji projektowych dla zadań inwestycyjnych – Oddział Zakład Gazowniczy w Krakowie, Obszar działania Gazowni w </w:t>
      </w:r>
      <w:r w:rsidR="00F020D5" w:rsidRPr="0075566D">
        <w:rPr>
          <w:rStyle w:val="FontStyle42"/>
          <w:rFonts w:ascii="Arial" w:cs="Arial"/>
          <w:b/>
          <w:sz w:val="22"/>
          <w:szCs w:val="22"/>
        </w:rPr>
        <w:t>Dobczycach</w:t>
      </w:r>
    </w:p>
    <w:p w14:paraId="50FDE018" w14:textId="77777777" w:rsidR="001004FC" w:rsidRPr="0075566D" w:rsidRDefault="001004FC" w:rsidP="00346E80">
      <w:pPr>
        <w:jc w:val="both"/>
        <w:rPr>
          <w:rStyle w:val="FontStyle42"/>
          <w:rFonts w:ascii="Arial" w:cs="Arial"/>
          <w:b/>
          <w:sz w:val="22"/>
          <w:szCs w:val="22"/>
        </w:rPr>
      </w:pPr>
    </w:p>
    <w:p w14:paraId="05A8960A" w14:textId="77777777" w:rsidR="001004FC" w:rsidRPr="0075566D" w:rsidRDefault="001004FC" w:rsidP="00346E80">
      <w:pPr>
        <w:jc w:val="both"/>
        <w:rPr>
          <w:rFonts w:cs="Arial"/>
          <w:sz w:val="22"/>
          <w:szCs w:val="22"/>
        </w:rPr>
      </w:pPr>
    </w:p>
    <w:p w14:paraId="5BCBA828" w14:textId="77777777" w:rsidR="00346E80" w:rsidRPr="0075566D" w:rsidRDefault="00346E80" w:rsidP="00346E80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Podwykonawcy: </w:t>
      </w:r>
    </w:p>
    <w:p w14:paraId="2EFEF667" w14:textId="77777777" w:rsidR="00346E80" w:rsidRPr="0075566D" w:rsidRDefault="00346E80" w:rsidP="00346E80">
      <w:pPr>
        <w:jc w:val="both"/>
        <w:rPr>
          <w:rFonts w:cs="Arial"/>
          <w:sz w:val="22"/>
          <w:szCs w:val="22"/>
        </w:rPr>
      </w:pPr>
    </w:p>
    <w:p w14:paraId="063F882A" w14:textId="77777777" w:rsidR="00346E80" w:rsidRPr="0075566D" w:rsidRDefault="00346E80" w:rsidP="00346E80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………….…………………………………………………………………………………………</w:t>
      </w:r>
    </w:p>
    <w:p w14:paraId="4E577651" w14:textId="77777777" w:rsidR="00346E80" w:rsidRPr="0075566D" w:rsidRDefault="00346E80" w:rsidP="00346E80">
      <w:pPr>
        <w:jc w:val="both"/>
        <w:rPr>
          <w:rFonts w:cs="Arial"/>
          <w:sz w:val="22"/>
          <w:szCs w:val="22"/>
        </w:rPr>
      </w:pPr>
    </w:p>
    <w:p w14:paraId="0C62F113" w14:textId="77777777" w:rsidR="00346E80" w:rsidRPr="0075566D" w:rsidRDefault="00346E80" w:rsidP="00346E80">
      <w:pPr>
        <w:spacing w:line="360" w:lineRule="auto"/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i równocześnie oświadczam, że podwykonawca</w:t>
      </w:r>
      <w:r w:rsidRPr="0075566D">
        <w:rPr>
          <w:sz w:val="22"/>
          <w:szCs w:val="22"/>
        </w:rPr>
        <w:t xml:space="preserve"> </w:t>
      </w:r>
      <w:r w:rsidRPr="0075566D">
        <w:rPr>
          <w:rFonts w:cs="Arial"/>
          <w:sz w:val="22"/>
          <w:szCs w:val="22"/>
        </w:rPr>
        <w:t>posiada wszystkie wymagane prawem uprawnienia i zezwolenia w zakresie umożliwiającym realizację powierzonego zakresu umowy oraz spełnia nakładane na niego obowiązki wynikające z przepisów prawa.</w:t>
      </w:r>
    </w:p>
    <w:p w14:paraId="4AC70BBE" w14:textId="77777777" w:rsidR="00346E80" w:rsidRPr="0075566D" w:rsidRDefault="00346E80" w:rsidP="00346E80">
      <w:pPr>
        <w:kinsoku w:val="0"/>
        <w:overflowPunct w:val="0"/>
        <w:spacing w:line="252" w:lineRule="exact"/>
        <w:ind w:left="120" w:right="477"/>
        <w:rPr>
          <w:rFonts w:cs="Arial"/>
          <w:i/>
          <w:spacing w:val="-3"/>
          <w:szCs w:val="22"/>
        </w:rPr>
      </w:pPr>
    </w:p>
    <w:p w14:paraId="511A4772" w14:textId="77777777" w:rsidR="00346E80" w:rsidRPr="0075566D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833CEEE" w14:textId="77777777" w:rsidR="00346E80" w:rsidRPr="0075566D" w:rsidRDefault="00346E80" w:rsidP="00346E80">
      <w:pPr>
        <w:tabs>
          <w:tab w:val="left" w:pos="7260"/>
        </w:tabs>
        <w:spacing w:after="200"/>
        <w:rPr>
          <w:rFonts w:eastAsia="Calibri" w:cs="Arial"/>
          <w:szCs w:val="22"/>
        </w:rPr>
      </w:pPr>
    </w:p>
    <w:p w14:paraId="76967D97" w14:textId="77777777" w:rsidR="00346E80" w:rsidRPr="0075566D" w:rsidRDefault="00346E80" w:rsidP="00346E80">
      <w:pPr>
        <w:spacing w:line="280" w:lineRule="atLeast"/>
        <w:jc w:val="center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 xml:space="preserve">                                                                    …………………………………………………………………</w:t>
      </w:r>
    </w:p>
    <w:p w14:paraId="065CF0E3" w14:textId="77777777" w:rsidR="00346E80" w:rsidRPr="0075566D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3691DEA6" w14:textId="77777777" w:rsidR="00346E80" w:rsidRPr="0075566D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15176A43" w14:textId="77777777" w:rsidR="00346E80" w:rsidRPr="0075566D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E544BA8" w14:textId="77777777" w:rsidR="00346E80" w:rsidRPr="0075566D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42E7322A" w14:textId="77777777" w:rsidR="00346E80" w:rsidRPr="0075566D" w:rsidRDefault="00346E80" w:rsidP="00346E80">
      <w:pPr>
        <w:pStyle w:val="Default"/>
        <w:tabs>
          <w:tab w:val="left" w:pos="4678"/>
        </w:tabs>
        <w:spacing w:line="280" w:lineRule="atLeast"/>
        <w:jc w:val="center"/>
        <w:rPr>
          <w:sz w:val="16"/>
          <w:szCs w:val="16"/>
        </w:rPr>
      </w:pPr>
    </w:p>
    <w:p w14:paraId="3A7C4FB2" w14:textId="77777777" w:rsidR="00346E80" w:rsidRPr="0075566D" w:rsidRDefault="00346E80" w:rsidP="00346E80">
      <w:pPr>
        <w:pStyle w:val="Ustp"/>
        <w:tabs>
          <w:tab w:val="clear" w:pos="1080"/>
        </w:tabs>
        <w:ind w:left="0" w:firstLine="0"/>
        <w:rPr>
          <w:rFonts w:ascii="Arial" w:hAnsi="Arial" w:cs="Arial"/>
          <w:b/>
          <w:sz w:val="22"/>
          <w:szCs w:val="22"/>
          <w:u w:val="single"/>
        </w:rPr>
      </w:pPr>
      <w:r w:rsidRPr="0075566D">
        <w:rPr>
          <w:rFonts w:ascii="Arial" w:hAnsi="Arial" w:cs="Arial"/>
          <w:sz w:val="18"/>
          <w:szCs w:val="22"/>
        </w:rPr>
        <w:t xml:space="preserve">* </w:t>
      </w:r>
      <w:r w:rsidRPr="0075566D">
        <w:rPr>
          <w:rFonts w:ascii="Arial" w:hAnsi="Arial" w:cs="Arial"/>
          <w:sz w:val="16"/>
          <w:szCs w:val="16"/>
        </w:rPr>
        <w:t>niepotrzebne skreślić</w:t>
      </w:r>
    </w:p>
    <w:p w14:paraId="23855253" w14:textId="7CA05C03" w:rsidR="00346E80" w:rsidRPr="0075566D" w:rsidRDefault="00346E80" w:rsidP="001004FC">
      <w:pPr>
        <w:jc w:val="right"/>
        <w:rPr>
          <w:b/>
          <w:bCs/>
          <w:sz w:val="22"/>
          <w:szCs w:val="22"/>
        </w:rPr>
      </w:pPr>
      <w:r w:rsidRPr="0075566D">
        <w:rPr>
          <w:rFonts w:cs="Arial"/>
          <w:b/>
          <w:szCs w:val="22"/>
          <w:u w:val="single"/>
        </w:rPr>
        <w:br w:type="page"/>
      </w:r>
      <w:r w:rsidRPr="0075566D">
        <w:rPr>
          <w:b/>
          <w:bCs/>
          <w:sz w:val="22"/>
          <w:szCs w:val="22"/>
        </w:rPr>
        <w:lastRenderedPageBreak/>
        <w:t>Załącznik nr 8</w:t>
      </w:r>
      <w:r w:rsidR="001004FC" w:rsidRPr="0075566D">
        <w:rPr>
          <w:b/>
          <w:bCs/>
          <w:sz w:val="22"/>
          <w:szCs w:val="22"/>
        </w:rPr>
        <w:t xml:space="preserve"> </w:t>
      </w:r>
      <w:r w:rsidR="001004FC" w:rsidRPr="0075566D">
        <w:rPr>
          <w:b/>
          <w:sz w:val="22"/>
          <w:szCs w:val="22"/>
        </w:rPr>
        <w:t xml:space="preserve">do </w:t>
      </w:r>
      <w:r w:rsidR="001D3DFF" w:rsidRPr="0075566D">
        <w:rPr>
          <w:b/>
          <w:sz w:val="22"/>
          <w:szCs w:val="22"/>
        </w:rPr>
        <w:t>Z</w:t>
      </w:r>
      <w:r w:rsidR="001004FC" w:rsidRPr="0075566D">
        <w:rPr>
          <w:b/>
          <w:sz w:val="22"/>
          <w:szCs w:val="22"/>
        </w:rPr>
        <w:t>apytania ofertowego</w:t>
      </w:r>
    </w:p>
    <w:p w14:paraId="51BF1A3B" w14:textId="77777777" w:rsidR="001004FC" w:rsidRPr="0075566D" w:rsidRDefault="001004FC" w:rsidP="001004FC">
      <w:pPr>
        <w:jc w:val="both"/>
        <w:rPr>
          <w:b/>
          <w:bCs/>
          <w:sz w:val="22"/>
          <w:szCs w:val="22"/>
        </w:rPr>
      </w:pPr>
    </w:p>
    <w:p w14:paraId="54B2CF27" w14:textId="77777777" w:rsidR="001004FC" w:rsidRPr="0075566D" w:rsidRDefault="001004FC" w:rsidP="001004FC">
      <w:pPr>
        <w:jc w:val="both"/>
        <w:rPr>
          <w:b/>
          <w:bCs/>
          <w:sz w:val="22"/>
          <w:szCs w:val="22"/>
        </w:rPr>
      </w:pPr>
    </w:p>
    <w:p w14:paraId="266A6917" w14:textId="77777777" w:rsidR="001004FC" w:rsidRPr="0075566D" w:rsidRDefault="001004FC" w:rsidP="001004FC">
      <w:pPr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DOSTAWCA: </w:t>
      </w:r>
    </w:p>
    <w:p w14:paraId="5B4E71A5" w14:textId="77777777" w:rsidR="001004FC" w:rsidRPr="0075566D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………………………………………………….</w:t>
      </w:r>
    </w:p>
    <w:p w14:paraId="6B6A9C0F" w14:textId="77777777" w:rsidR="001004FC" w:rsidRPr="0075566D" w:rsidRDefault="001004FC" w:rsidP="001004FC">
      <w:pPr>
        <w:spacing w:before="120" w:line="360" w:lineRule="auto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………………………………………………….</w:t>
      </w:r>
    </w:p>
    <w:p w14:paraId="73F1D279" w14:textId="77777777" w:rsidR="001004FC" w:rsidRPr="0075566D" w:rsidRDefault="001004FC" w:rsidP="001004FC">
      <w:pPr>
        <w:spacing w:before="120" w:line="360" w:lineRule="auto"/>
        <w:jc w:val="center"/>
        <w:rPr>
          <w:rFonts w:cs="Arial"/>
          <w:b/>
          <w:bCs/>
          <w:sz w:val="22"/>
          <w:szCs w:val="22"/>
        </w:rPr>
      </w:pPr>
      <w:r w:rsidRPr="0075566D">
        <w:rPr>
          <w:rFonts w:cs="Arial"/>
          <w:b/>
          <w:bCs/>
          <w:sz w:val="22"/>
          <w:szCs w:val="22"/>
        </w:rPr>
        <w:t>ZOBOWIĄZANIE PODMIOTU TRZECIEGO DO ODDANIA DO DYSPOZYCJI DOSTAWCY NIEZBĘDNYCH ZASOBÓW NA POTRZEBY REALIZACJI ZAMÓWIENIA</w:t>
      </w:r>
    </w:p>
    <w:p w14:paraId="1F2462DF" w14:textId="77777777" w:rsidR="001004FC" w:rsidRPr="0075566D" w:rsidRDefault="001004FC" w:rsidP="001004FC">
      <w:pPr>
        <w:jc w:val="center"/>
        <w:rPr>
          <w:rFonts w:cs="Arial"/>
          <w:b/>
          <w:bCs/>
          <w:color w:val="E36C0A" w:themeColor="accent6" w:themeShade="BF"/>
          <w:sz w:val="22"/>
          <w:szCs w:val="22"/>
        </w:rPr>
      </w:pPr>
    </w:p>
    <w:p w14:paraId="51F1C2AD" w14:textId="77777777" w:rsidR="001004FC" w:rsidRPr="0075566D" w:rsidRDefault="001004FC" w:rsidP="001004FC">
      <w:pPr>
        <w:rPr>
          <w:rFonts w:cs="Arial"/>
          <w:sz w:val="22"/>
          <w:szCs w:val="22"/>
        </w:rPr>
      </w:pPr>
    </w:p>
    <w:p w14:paraId="42C6537E" w14:textId="77777777" w:rsidR="001004FC" w:rsidRPr="0075566D" w:rsidRDefault="001004FC" w:rsidP="001004FC">
      <w:pPr>
        <w:rPr>
          <w:rFonts w:cs="Arial"/>
          <w:sz w:val="22"/>
          <w:szCs w:val="22"/>
        </w:rPr>
      </w:pPr>
    </w:p>
    <w:p w14:paraId="4D7DF126" w14:textId="77777777" w:rsidR="001004FC" w:rsidRPr="0075566D" w:rsidRDefault="001004FC" w:rsidP="001004FC">
      <w:pPr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Ja (My), niżej podpisany (-i) </w:t>
      </w:r>
    </w:p>
    <w:p w14:paraId="7399199D" w14:textId="77777777" w:rsidR="001004FC" w:rsidRPr="0075566D" w:rsidRDefault="001004FC" w:rsidP="001004FC">
      <w:pPr>
        <w:rPr>
          <w:rFonts w:cs="Arial"/>
          <w:szCs w:val="22"/>
        </w:rPr>
      </w:pPr>
    </w:p>
    <w:p w14:paraId="5378A1EE" w14:textId="77777777" w:rsidR="001004FC" w:rsidRPr="0075566D" w:rsidRDefault="001004FC" w:rsidP="001004FC">
      <w:pPr>
        <w:rPr>
          <w:rFonts w:cs="Arial"/>
          <w:szCs w:val="22"/>
        </w:rPr>
      </w:pPr>
      <w:r w:rsidRPr="0075566D">
        <w:rPr>
          <w:rFonts w:cs="Arial"/>
          <w:szCs w:val="22"/>
        </w:rPr>
        <w:t>……………………………….……………………………………………………………..……...,</w:t>
      </w:r>
    </w:p>
    <w:p w14:paraId="55E91814" w14:textId="77777777" w:rsidR="001004FC" w:rsidRPr="0075566D" w:rsidRDefault="001004FC" w:rsidP="001004FC">
      <w:pPr>
        <w:jc w:val="center"/>
        <w:rPr>
          <w:rFonts w:cs="Arial"/>
          <w:szCs w:val="22"/>
          <w:vertAlign w:val="superscript"/>
        </w:rPr>
      </w:pPr>
      <w:r w:rsidRPr="0075566D">
        <w:rPr>
          <w:rFonts w:cs="Arial"/>
          <w:szCs w:val="22"/>
          <w:vertAlign w:val="superscript"/>
        </w:rPr>
        <w:t>(imię i nazwisko osoby upoważnionej do reprezentowania podmiotu trzeciego)</w:t>
      </w:r>
    </w:p>
    <w:p w14:paraId="6A4D9154" w14:textId="77777777" w:rsidR="001004FC" w:rsidRPr="0075566D" w:rsidRDefault="001004FC" w:rsidP="001004FC">
      <w:pPr>
        <w:jc w:val="both"/>
        <w:rPr>
          <w:rFonts w:cs="Arial"/>
          <w:szCs w:val="22"/>
          <w:vertAlign w:val="superscript"/>
        </w:rPr>
      </w:pPr>
    </w:p>
    <w:p w14:paraId="3CCD2A18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oświadczam, że nie podlegam wykluczeniu z postępowania i zobowiązuję (-my) się do oddania na potrzeby wykonania zamówienia pod nazwą:</w:t>
      </w:r>
    </w:p>
    <w:p w14:paraId="25D4A7BF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</w:p>
    <w:p w14:paraId="6A3419BC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</w:p>
    <w:p w14:paraId="1CE07A5F" w14:textId="6E4614BE" w:rsidR="00F020D5" w:rsidRPr="0075566D" w:rsidRDefault="00F020D5" w:rsidP="00E668A2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  <w:r w:rsidRPr="0075566D">
        <w:rPr>
          <w:rStyle w:val="FontStyle42"/>
          <w:rFonts w:ascii="Arial" w:cs="Arial"/>
          <w:b/>
          <w:sz w:val="22"/>
          <w:szCs w:val="22"/>
        </w:rPr>
        <w:t>Umowa ramowa na opracowanie dokumentacji projektowych dla zadań inwestycyjnych – Oddział Zakład Gazowniczy w Krakowie, Obszar działania Gazowni w Dobczycach</w:t>
      </w:r>
    </w:p>
    <w:p w14:paraId="632891A7" w14:textId="77777777" w:rsidR="00F020D5" w:rsidRPr="0075566D" w:rsidRDefault="00F020D5" w:rsidP="001004FC">
      <w:pPr>
        <w:jc w:val="center"/>
        <w:rPr>
          <w:rFonts w:eastAsia="Aptos" w:cs="Arial"/>
          <w:b/>
          <w:bCs/>
          <w:kern w:val="2"/>
          <w:sz w:val="22"/>
          <w:szCs w:val="22"/>
          <w:lang w:eastAsia="en-US"/>
          <w14:ligatures w14:val="standardContextual"/>
        </w:rPr>
      </w:pPr>
    </w:p>
    <w:p w14:paraId="17CC7A94" w14:textId="77777777" w:rsidR="00F020D5" w:rsidRPr="0075566D" w:rsidRDefault="00F020D5" w:rsidP="001004FC">
      <w:pPr>
        <w:jc w:val="center"/>
        <w:rPr>
          <w:rFonts w:cs="Arial"/>
          <w:sz w:val="22"/>
          <w:szCs w:val="22"/>
        </w:rPr>
      </w:pPr>
    </w:p>
    <w:p w14:paraId="6B91646B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Wykonawcy: ………………………..………………………………………………………………………</w:t>
      </w:r>
    </w:p>
    <w:p w14:paraId="43C65043" w14:textId="77777777" w:rsidR="001004FC" w:rsidRPr="0075566D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  <w:r w:rsidRPr="0075566D">
        <w:rPr>
          <w:rFonts w:cs="Arial"/>
          <w:sz w:val="22"/>
          <w:szCs w:val="22"/>
          <w:vertAlign w:val="superscript"/>
        </w:rPr>
        <w:t xml:space="preserve">                      </w:t>
      </w:r>
    </w:p>
    <w:p w14:paraId="2A01E9B1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…………………………………………..………………………………………………………………….. </w:t>
      </w:r>
    </w:p>
    <w:p w14:paraId="266EEC7E" w14:textId="77777777" w:rsidR="001004FC" w:rsidRPr="0075566D" w:rsidRDefault="001004FC" w:rsidP="001004FC">
      <w:pPr>
        <w:jc w:val="both"/>
        <w:rPr>
          <w:rFonts w:cs="Arial"/>
          <w:sz w:val="22"/>
          <w:szCs w:val="22"/>
          <w:vertAlign w:val="superscript"/>
        </w:rPr>
      </w:pPr>
    </w:p>
    <w:p w14:paraId="0873524D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następujących zasobów:</w:t>
      </w:r>
    </w:p>
    <w:p w14:paraId="4B29141C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01F56299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</w:p>
    <w:p w14:paraId="3DD434B0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Jednocześnie oświadczam, że:</w:t>
      </w:r>
    </w:p>
    <w:p w14:paraId="10F62B1F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Udostępniam Dostawcy ww. zasoby w następującym zakresie: </w:t>
      </w:r>
    </w:p>
    <w:p w14:paraId="4EE0ECF2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5EEF1F5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Sposób wykorzystania udostępnionych przeze mnie zasobów będzie następujący:</w:t>
      </w:r>
    </w:p>
    <w:p w14:paraId="5AC50903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53F79D18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Charakter stosunku łączącego mnie z Dostawcą będzie następujący: </w:t>
      </w:r>
    </w:p>
    <w:p w14:paraId="5D5275DD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bookmarkStart w:id="25" w:name="_Hlk222820677"/>
      <w:r w:rsidRPr="0075566D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bookmarkEnd w:id="25"/>
    <w:p w14:paraId="3F807873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Zakres mojego udziału przy wykonywaniu zamówienia będzie następujący: </w:t>
      </w:r>
    </w:p>
    <w:p w14:paraId="3E99B376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9868DFC" w14:textId="77777777" w:rsidR="001004FC" w:rsidRPr="0075566D" w:rsidRDefault="001004FC" w:rsidP="001004FC">
      <w:pPr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 xml:space="preserve">Okres mojego udziału przy wykonywaniu zamówienia będzie następujący: </w:t>
      </w:r>
    </w:p>
    <w:p w14:paraId="2A01C767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……………………………………………………………………………………………………………….</w:t>
      </w:r>
    </w:p>
    <w:p w14:paraId="214B7F81" w14:textId="77777777" w:rsidR="001004FC" w:rsidRPr="0075566D" w:rsidRDefault="001004FC" w:rsidP="001004FC">
      <w:pPr>
        <w:tabs>
          <w:tab w:val="right" w:leader="dot" w:pos="9072"/>
        </w:tabs>
        <w:jc w:val="both"/>
        <w:rPr>
          <w:rFonts w:cs="Arial"/>
          <w:sz w:val="22"/>
          <w:szCs w:val="22"/>
        </w:rPr>
      </w:pPr>
      <w:r w:rsidRPr="0075566D">
        <w:rPr>
          <w:rFonts w:cs="Arial"/>
          <w:sz w:val="22"/>
          <w:szCs w:val="22"/>
        </w:rPr>
        <w:t>Spełniam warunki udziału w postępowaniu, w zakresie, w jakim udostępniam Dostawcy ww. zasoby.</w:t>
      </w:r>
    </w:p>
    <w:p w14:paraId="17D65FD7" w14:textId="77777777" w:rsidR="001004FC" w:rsidRPr="0075566D" w:rsidRDefault="001004FC" w:rsidP="001004FC">
      <w:pPr>
        <w:contextualSpacing/>
        <w:jc w:val="right"/>
        <w:rPr>
          <w:rFonts w:eastAsia="Calibri" w:cs="Arial"/>
          <w:sz w:val="20"/>
        </w:rPr>
      </w:pPr>
    </w:p>
    <w:p w14:paraId="68673D78" w14:textId="206D2FFA" w:rsidR="001004FC" w:rsidRPr="0075566D" w:rsidRDefault="001004FC" w:rsidP="001004FC">
      <w:pPr>
        <w:contextualSpacing/>
        <w:jc w:val="right"/>
        <w:rPr>
          <w:rFonts w:eastAsia="Calibri" w:cs="Arial"/>
          <w:sz w:val="20"/>
        </w:rPr>
      </w:pPr>
      <w:r w:rsidRPr="0075566D">
        <w:rPr>
          <w:rFonts w:eastAsia="Calibri" w:cs="Arial"/>
          <w:sz w:val="20"/>
        </w:rPr>
        <w:t>……………………………………………………………………….</w:t>
      </w:r>
    </w:p>
    <w:p w14:paraId="5BAE1AFB" w14:textId="77777777" w:rsidR="001004FC" w:rsidRPr="0075566D" w:rsidRDefault="001004FC" w:rsidP="001004FC">
      <w:pPr>
        <w:pStyle w:val="Default"/>
        <w:tabs>
          <w:tab w:val="left" w:pos="4678"/>
        </w:tabs>
        <w:contextualSpacing/>
        <w:jc w:val="center"/>
        <w:rPr>
          <w:sz w:val="16"/>
          <w:szCs w:val="16"/>
        </w:rPr>
      </w:pPr>
      <w:r w:rsidRPr="0075566D">
        <w:rPr>
          <w:sz w:val="16"/>
          <w:szCs w:val="16"/>
        </w:rPr>
        <w:t xml:space="preserve">                                                                                      (data, imię, nazwisko i podpis osoby umocowanej do reprezentacji)</w:t>
      </w:r>
    </w:p>
    <w:p w14:paraId="414DE8B9" w14:textId="77777777" w:rsidR="001004FC" w:rsidRPr="0075566D" w:rsidRDefault="001004FC" w:rsidP="001004FC">
      <w:pPr>
        <w:jc w:val="center"/>
        <w:rPr>
          <w:rFonts w:cs="Arial"/>
          <w:i/>
          <w:iCs/>
          <w:color w:val="4F81BD" w:themeColor="accent1"/>
          <w:sz w:val="14"/>
          <w:szCs w:val="14"/>
        </w:rPr>
      </w:pPr>
    </w:p>
    <w:p w14:paraId="2809C2DA" w14:textId="5A993D46" w:rsidR="001004FC" w:rsidRPr="0075566D" w:rsidRDefault="001004FC" w:rsidP="00E668A2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  <w:r w:rsidRPr="0075566D">
        <w:rPr>
          <w:i/>
          <w:iCs/>
          <w:color w:val="4F81BD" w:themeColor="accent1"/>
          <w:sz w:val="14"/>
          <w:szCs w:val="14"/>
        </w:rPr>
        <w:t>Należy dołączyć dokument, z którego wynika uprawnienie osoby (osób) do reprezentacji podmiotu (KRS/CEIDG)</w:t>
      </w:r>
    </w:p>
    <w:p w14:paraId="429BA69E" w14:textId="4EBEBF21" w:rsidR="001004FC" w:rsidRPr="0075566D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75566D">
        <w:rPr>
          <w:b/>
          <w:sz w:val="22"/>
          <w:szCs w:val="22"/>
        </w:rPr>
        <w:lastRenderedPageBreak/>
        <w:t xml:space="preserve">Załącznik nr 9 do </w:t>
      </w:r>
      <w:r w:rsidR="001D3DFF" w:rsidRPr="0075566D">
        <w:rPr>
          <w:b/>
          <w:sz w:val="22"/>
          <w:szCs w:val="22"/>
        </w:rPr>
        <w:t>Z</w:t>
      </w:r>
      <w:r w:rsidRPr="0075566D">
        <w:rPr>
          <w:b/>
          <w:sz w:val="22"/>
          <w:szCs w:val="22"/>
        </w:rPr>
        <w:t>apytania ofertowego</w:t>
      </w:r>
    </w:p>
    <w:p w14:paraId="2E7ED30F" w14:textId="77777777" w:rsidR="001004FC" w:rsidRPr="0075566D" w:rsidRDefault="001004FC" w:rsidP="001004FC"/>
    <w:p w14:paraId="5273BFB0" w14:textId="77777777" w:rsidR="001004FC" w:rsidRPr="0075566D" w:rsidRDefault="001004FC" w:rsidP="001004FC">
      <w:pPr>
        <w:rPr>
          <w:rFonts w:cs="Arial"/>
          <w:b/>
          <w:sz w:val="20"/>
          <w:u w:val="single"/>
        </w:rPr>
      </w:pPr>
    </w:p>
    <w:p w14:paraId="3D8DA997" w14:textId="77777777" w:rsidR="001004FC" w:rsidRPr="0075566D" w:rsidRDefault="001004FC" w:rsidP="001004FC">
      <w:pPr>
        <w:jc w:val="center"/>
        <w:rPr>
          <w:b/>
          <w:sz w:val="22"/>
          <w:szCs w:val="18"/>
        </w:rPr>
      </w:pPr>
      <w:r w:rsidRPr="0075566D">
        <w:rPr>
          <w:b/>
          <w:sz w:val="22"/>
          <w:szCs w:val="18"/>
        </w:rPr>
        <w:t>UMOWA O POWIERZENIU</w:t>
      </w:r>
    </w:p>
    <w:p w14:paraId="7EAFD9D9" w14:textId="77777777" w:rsidR="001004FC" w:rsidRPr="0075566D" w:rsidRDefault="001004FC" w:rsidP="001004FC">
      <w:pPr>
        <w:jc w:val="center"/>
        <w:rPr>
          <w:b/>
          <w:sz w:val="22"/>
          <w:szCs w:val="18"/>
        </w:rPr>
      </w:pPr>
      <w:r w:rsidRPr="0075566D">
        <w:rPr>
          <w:b/>
          <w:sz w:val="22"/>
          <w:szCs w:val="18"/>
        </w:rPr>
        <w:t>PRZETWARZANIA DANYCH OSOBOWYCH</w:t>
      </w:r>
    </w:p>
    <w:p w14:paraId="3B454B6D" w14:textId="77777777" w:rsidR="001004FC" w:rsidRPr="0075566D" w:rsidRDefault="001004FC" w:rsidP="001004FC">
      <w:pPr>
        <w:jc w:val="center"/>
        <w:rPr>
          <w:sz w:val="22"/>
          <w:szCs w:val="18"/>
        </w:rPr>
      </w:pPr>
    </w:p>
    <w:p w14:paraId="6C6B5628" w14:textId="77777777" w:rsidR="001004FC" w:rsidRPr="0075566D" w:rsidRDefault="001004FC" w:rsidP="001004FC">
      <w:pPr>
        <w:jc w:val="center"/>
        <w:rPr>
          <w:sz w:val="22"/>
          <w:szCs w:val="18"/>
        </w:rPr>
      </w:pPr>
      <w:r w:rsidRPr="0075566D">
        <w:rPr>
          <w:sz w:val="22"/>
          <w:szCs w:val="18"/>
        </w:rPr>
        <w:t>(</w:t>
      </w:r>
      <w:r w:rsidRPr="0075566D">
        <w:rPr>
          <w:b/>
          <w:bCs/>
          <w:sz w:val="22"/>
          <w:szCs w:val="18"/>
        </w:rPr>
        <w:t>DO POBRANIA</w:t>
      </w:r>
      <w:r w:rsidRPr="0075566D">
        <w:rPr>
          <w:sz w:val="22"/>
          <w:szCs w:val="18"/>
        </w:rPr>
        <w:t xml:space="preserve"> </w:t>
      </w:r>
      <w:r w:rsidRPr="0075566D">
        <w:rPr>
          <w:b/>
          <w:sz w:val="22"/>
          <w:szCs w:val="18"/>
        </w:rPr>
        <w:t>PLATFORMA CONNECT</w:t>
      </w:r>
      <w:r w:rsidRPr="0075566D">
        <w:rPr>
          <w:sz w:val="22"/>
          <w:szCs w:val="18"/>
        </w:rPr>
        <w:t>)</w:t>
      </w:r>
    </w:p>
    <w:p w14:paraId="6CD53A42" w14:textId="77777777" w:rsidR="001004FC" w:rsidRPr="0075566D" w:rsidRDefault="001004FC" w:rsidP="001004FC">
      <w:pPr>
        <w:jc w:val="center"/>
      </w:pPr>
    </w:p>
    <w:p w14:paraId="4B28EE63" w14:textId="77777777" w:rsidR="001004FC" w:rsidRPr="0075566D" w:rsidRDefault="001004FC" w:rsidP="001004FC">
      <w:pPr>
        <w:jc w:val="center"/>
      </w:pPr>
    </w:p>
    <w:p w14:paraId="7C4E21E7" w14:textId="77777777" w:rsidR="001004FC" w:rsidRPr="0075566D" w:rsidRDefault="001004FC" w:rsidP="001004FC">
      <w:pPr>
        <w:jc w:val="both"/>
        <w:rPr>
          <w:sz w:val="22"/>
          <w:szCs w:val="18"/>
          <w:u w:val="single"/>
        </w:rPr>
      </w:pPr>
      <w:r w:rsidRPr="0075566D">
        <w:rPr>
          <w:sz w:val="22"/>
          <w:szCs w:val="18"/>
          <w:u w:val="single"/>
        </w:rPr>
        <w:t>UWAGA:</w:t>
      </w:r>
    </w:p>
    <w:p w14:paraId="5C77A83B" w14:textId="57F59FA4" w:rsidR="001004FC" w:rsidRPr="0075566D" w:rsidRDefault="001004FC" w:rsidP="001004FC">
      <w:pPr>
        <w:jc w:val="both"/>
        <w:rPr>
          <w:sz w:val="22"/>
          <w:szCs w:val="18"/>
        </w:rPr>
      </w:pPr>
      <w:r w:rsidRPr="0075566D">
        <w:rPr>
          <w:sz w:val="22"/>
          <w:szCs w:val="18"/>
        </w:rPr>
        <w:t>Zamawiający odstąpił od żądania parafowania wzoru umowy o powierzeniu przetwarzania danych osobowych (</w:t>
      </w:r>
      <w:r w:rsidRPr="0075566D">
        <w:rPr>
          <w:b/>
          <w:bCs/>
          <w:sz w:val="22"/>
          <w:szCs w:val="18"/>
        </w:rPr>
        <w:t xml:space="preserve">Załącznik nr </w:t>
      </w:r>
      <w:r w:rsidR="006846B1" w:rsidRPr="0075566D">
        <w:rPr>
          <w:b/>
          <w:bCs/>
          <w:sz w:val="22"/>
          <w:szCs w:val="18"/>
        </w:rPr>
        <w:t>9</w:t>
      </w:r>
      <w:r w:rsidRPr="0075566D">
        <w:rPr>
          <w:sz w:val="22"/>
          <w:szCs w:val="18"/>
        </w:rPr>
        <w:t xml:space="preserve"> do Zapytania ofertowego), wymaga jednak akceptacji </w:t>
      </w:r>
      <w:r w:rsidR="00622E83" w:rsidRPr="0075566D">
        <w:rPr>
          <w:sz w:val="22"/>
          <w:szCs w:val="18"/>
        </w:rPr>
        <w:t xml:space="preserve">jego treści </w:t>
      </w:r>
      <w:r w:rsidRPr="0075566D">
        <w:rPr>
          <w:sz w:val="22"/>
          <w:szCs w:val="18"/>
        </w:rPr>
        <w:t>(</w:t>
      </w:r>
      <w:r w:rsidRPr="0075566D">
        <w:rPr>
          <w:b/>
          <w:bCs/>
          <w:sz w:val="22"/>
          <w:szCs w:val="18"/>
        </w:rPr>
        <w:t xml:space="preserve">Załącznik nr </w:t>
      </w:r>
      <w:r w:rsidR="00622E83" w:rsidRPr="0075566D">
        <w:rPr>
          <w:b/>
          <w:bCs/>
          <w:sz w:val="22"/>
          <w:szCs w:val="18"/>
        </w:rPr>
        <w:t>2</w:t>
      </w:r>
      <w:r w:rsidR="009969C2" w:rsidRPr="0075566D">
        <w:rPr>
          <w:b/>
          <w:bCs/>
          <w:sz w:val="22"/>
          <w:szCs w:val="18"/>
        </w:rPr>
        <w:t xml:space="preserve"> </w:t>
      </w:r>
      <w:r w:rsidRPr="0075566D">
        <w:rPr>
          <w:sz w:val="22"/>
          <w:szCs w:val="18"/>
        </w:rPr>
        <w:t>do Zapytania ofertowego).</w:t>
      </w:r>
    </w:p>
    <w:p w14:paraId="757DCF73" w14:textId="77777777" w:rsidR="001004FC" w:rsidRPr="0075566D" w:rsidRDefault="001004FC" w:rsidP="001004FC">
      <w:pPr>
        <w:jc w:val="both"/>
      </w:pPr>
    </w:p>
    <w:p w14:paraId="768C5DD1" w14:textId="77777777" w:rsidR="001004FC" w:rsidRPr="0075566D" w:rsidRDefault="001004FC" w:rsidP="001004FC">
      <w:pPr>
        <w:jc w:val="both"/>
      </w:pPr>
    </w:p>
    <w:p w14:paraId="01F822A0" w14:textId="77777777" w:rsidR="001004FC" w:rsidRPr="0075566D" w:rsidRDefault="001004FC" w:rsidP="001004FC">
      <w:pPr>
        <w:jc w:val="both"/>
      </w:pPr>
    </w:p>
    <w:p w14:paraId="275505CE" w14:textId="77777777" w:rsidR="001004FC" w:rsidRPr="0075566D" w:rsidRDefault="001004FC" w:rsidP="001004FC">
      <w:pPr>
        <w:jc w:val="both"/>
      </w:pPr>
    </w:p>
    <w:p w14:paraId="03CC73BA" w14:textId="77777777" w:rsidR="001004FC" w:rsidRPr="0075566D" w:rsidRDefault="001004FC" w:rsidP="001004FC">
      <w:pPr>
        <w:jc w:val="both"/>
      </w:pPr>
    </w:p>
    <w:p w14:paraId="5580606A" w14:textId="77777777" w:rsidR="001004FC" w:rsidRPr="0075566D" w:rsidRDefault="001004FC" w:rsidP="001004FC">
      <w:pPr>
        <w:jc w:val="both"/>
      </w:pPr>
    </w:p>
    <w:p w14:paraId="38FFA50A" w14:textId="77777777" w:rsidR="001004FC" w:rsidRPr="0075566D" w:rsidRDefault="001004FC" w:rsidP="001004FC">
      <w:pPr>
        <w:jc w:val="both"/>
      </w:pPr>
    </w:p>
    <w:p w14:paraId="426B4501" w14:textId="77777777" w:rsidR="001004FC" w:rsidRPr="0075566D" w:rsidRDefault="001004FC" w:rsidP="001004FC">
      <w:pPr>
        <w:rPr>
          <w:rFonts w:cs="Arial"/>
          <w:b/>
          <w:sz w:val="22"/>
          <w:szCs w:val="22"/>
          <w:u w:val="single"/>
        </w:rPr>
      </w:pPr>
      <w:r w:rsidRPr="0075566D">
        <w:rPr>
          <w:b/>
          <w:sz w:val="22"/>
          <w:szCs w:val="22"/>
          <w:u w:val="single"/>
        </w:rPr>
        <w:br w:type="page"/>
      </w:r>
    </w:p>
    <w:p w14:paraId="2842FF12" w14:textId="3DB45F5E" w:rsidR="001004FC" w:rsidRPr="0075566D" w:rsidRDefault="001004FC" w:rsidP="001004FC">
      <w:pPr>
        <w:pStyle w:val="Style2"/>
        <w:spacing w:after="240" w:line="269" w:lineRule="auto"/>
        <w:ind w:left="4536"/>
        <w:jc w:val="right"/>
        <w:rPr>
          <w:b/>
          <w:sz w:val="22"/>
          <w:szCs w:val="22"/>
        </w:rPr>
      </w:pPr>
      <w:r w:rsidRPr="0075566D">
        <w:rPr>
          <w:b/>
          <w:sz w:val="22"/>
          <w:szCs w:val="22"/>
        </w:rPr>
        <w:lastRenderedPageBreak/>
        <w:t xml:space="preserve">Załącznik nr 10 do </w:t>
      </w:r>
      <w:r w:rsidR="001D3DFF" w:rsidRPr="0075566D">
        <w:rPr>
          <w:b/>
          <w:sz w:val="22"/>
          <w:szCs w:val="22"/>
        </w:rPr>
        <w:t>Z</w:t>
      </w:r>
      <w:r w:rsidRPr="0075566D">
        <w:rPr>
          <w:b/>
          <w:sz w:val="22"/>
          <w:szCs w:val="22"/>
        </w:rPr>
        <w:t>apytania ofertowego</w:t>
      </w:r>
    </w:p>
    <w:p w14:paraId="2D4028DC" w14:textId="77777777" w:rsidR="001004FC" w:rsidRPr="0075566D" w:rsidRDefault="001004FC" w:rsidP="001004FC"/>
    <w:p w14:paraId="116C592A" w14:textId="77777777" w:rsidR="001004FC" w:rsidRPr="0075566D" w:rsidRDefault="001004FC" w:rsidP="001004FC">
      <w:pPr>
        <w:rPr>
          <w:rFonts w:cs="Arial"/>
          <w:b/>
          <w:sz w:val="20"/>
          <w:u w:val="single"/>
        </w:rPr>
      </w:pPr>
    </w:p>
    <w:p w14:paraId="04A5608D" w14:textId="77777777" w:rsidR="001004FC" w:rsidRPr="0075566D" w:rsidRDefault="001004FC" w:rsidP="001004FC">
      <w:pPr>
        <w:jc w:val="center"/>
        <w:rPr>
          <w:b/>
          <w:sz w:val="22"/>
          <w:szCs w:val="18"/>
        </w:rPr>
      </w:pPr>
      <w:r w:rsidRPr="0075566D">
        <w:rPr>
          <w:b/>
          <w:sz w:val="22"/>
          <w:szCs w:val="18"/>
        </w:rPr>
        <w:t>UMOWA O ZACHOWANIU POUFNOŚCI</w:t>
      </w:r>
    </w:p>
    <w:p w14:paraId="5775AEDA" w14:textId="77777777" w:rsidR="001004FC" w:rsidRPr="0075566D" w:rsidRDefault="001004FC" w:rsidP="001004FC">
      <w:pPr>
        <w:jc w:val="center"/>
        <w:rPr>
          <w:sz w:val="22"/>
          <w:szCs w:val="18"/>
        </w:rPr>
      </w:pPr>
    </w:p>
    <w:p w14:paraId="58C1D2C9" w14:textId="77777777" w:rsidR="001004FC" w:rsidRPr="0075566D" w:rsidRDefault="001004FC" w:rsidP="001004FC">
      <w:pPr>
        <w:jc w:val="center"/>
        <w:rPr>
          <w:sz w:val="22"/>
          <w:szCs w:val="18"/>
        </w:rPr>
      </w:pPr>
      <w:r w:rsidRPr="0075566D">
        <w:rPr>
          <w:sz w:val="22"/>
          <w:szCs w:val="18"/>
        </w:rPr>
        <w:t>(do pobrania na Platformie Connect)</w:t>
      </w:r>
    </w:p>
    <w:p w14:paraId="1EC050F3" w14:textId="77777777" w:rsidR="001004FC" w:rsidRPr="0075566D" w:rsidRDefault="001004FC" w:rsidP="001004FC">
      <w:pPr>
        <w:jc w:val="center"/>
        <w:rPr>
          <w:sz w:val="22"/>
          <w:szCs w:val="18"/>
        </w:rPr>
      </w:pPr>
    </w:p>
    <w:p w14:paraId="52EE2B48" w14:textId="77777777" w:rsidR="001004FC" w:rsidRPr="0075566D" w:rsidRDefault="001004FC" w:rsidP="001004FC">
      <w:pPr>
        <w:jc w:val="center"/>
        <w:rPr>
          <w:sz w:val="22"/>
          <w:szCs w:val="18"/>
        </w:rPr>
      </w:pPr>
    </w:p>
    <w:p w14:paraId="15FF3B0E" w14:textId="77777777" w:rsidR="001004FC" w:rsidRPr="0075566D" w:rsidRDefault="001004FC" w:rsidP="001004FC">
      <w:pPr>
        <w:jc w:val="both"/>
        <w:rPr>
          <w:sz w:val="22"/>
          <w:szCs w:val="18"/>
          <w:u w:val="single"/>
        </w:rPr>
      </w:pPr>
      <w:r w:rsidRPr="0075566D">
        <w:rPr>
          <w:sz w:val="22"/>
          <w:szCs w:val="18"/>
          <w:u w:val="single"/>
        </w:rPr>
        <w:t>UWAGA:</w:t>
      </w:r>
    </w:p>
    <w:p w14:paraId="7B895004" w14:textId="4CACF124" w:rsidR="001004FC" w:rsidRPr="00A62667" w:rsidRDefault="001004FC" w:rsidP="001004FC">
      <w:pPr>
        <w:jc w:val="both"/>
        <w:rPr>
          <w:sz w:val="22"/>
          <w:szCs w:val="18"/>
        </w:rPr>
      </w:pPr>
      <w:r w:rsidRPr="0075566D">
        <w:rPr>
          <w:sz w:val="22"/>
          <w:szCs w:val="18"/>
        </w:rPr>
        <w:t xml:space="preserve">Zamawiający odstąpił od żądania parafowania wzoru </w:t>
      </w:r>
      <w:bookmarkStart w:id="26" w:name="_Hlk230678448"/>
      <w:r w:rsidRPr="0075566D">
        <w:rPr>
          <w:sz w:val="22"/>
          <w:szCs w:val="18"/>
        </w:rPr>
        <w:t xml:space="preserve">umowy o zachowaniu poufności </w:t>
      </w:r>
      <w:bookmarkEnd w:id="26"/>
      <w:r w:rsidRPr="0075566D">
        <w:rPr>
          <w:sz w:val="22"/>
          <w:szCs w:val="18"/>
        </w:rPr>
        <w:t>(</w:t>
      </w:r>
      <w:r w:rsidRPr="0075566D">
        <w:rPr>
          <w:b/>
          <w:bCs/>
          <w:sz w:val="22"/>
          <w:szCs w:val="18"/>
        </w:rPr>
        <w:t xml:space="preserve">Załącznik nr </w:t>
      </w:r>
      <w:r w:rsidR="00D344D1" w:rsidRPr="0075566D">
        <w:rPr>
          <w:b/>
          <w:bCs/>
          <w:sz w:val="22"/>
          <w:szCs w:val="18"/>
        </w:rPr>
        <w:t>10</w:t>
      </w:r>
      <w:r w:rsidRPr="0075566D">
        <w:rPr>
          <w:sz w:val="22"/>
          <w:szCs w:val="18"/>
        </w:rPr>
        <w:t xml:space="preserve"> do Zapytania ofertowego), wymaga jednak akceptacji jego treści </w:t>
      </w:r>
      <w:r w:rsidR="00622E83" w:rsidRPr="0075566D">
        <w:rPr>
          <w:sz w:val="22"/>
          <w:szCs w:val="18"/>
        </w:rPr>
        <w:t>(</w:t>
      </w:r>
      <w:r w:rsidRPr="0075566D">
        <w:rPr>
          <w:b/>
          <w:bCs/>
          <w:sz w:val="22"/>
          <w:szCs w:val="18"/>
        </w:rPr>
        <w:t xml:space="preserve">Załącznik nr </w:t>
      </w:r>
      <w:r w:rsidR="00622E83" w:rsidRPr="0075566D">
        <w:rPr>
          <w:b/>
          <w:bCs/>
          <w:sz w:val="22"/>
          <w:szCs w:val="18"/>
        </w:rPr>
        <w:t>2</w:t>
      </w:r>
      <w:r w:rsidRPr="0075566D">
        <w:rPr>
          <w:sz w:val="22"/>
          <w:szCs w:val="18"/>
        </w:rPr>
        <w:t xml:space="preserve"> do Zapytania ofertowego).</w:t>
      </w:r>
    </w:p>
    <w:p w14:paraId="04CC7925" w14:textId="77777777" w:rsidR="001004FC" w:rsidRDefault="001004FC" w:rsidP="001004FC">
      <w:pPr>
        <w:pStyle w:val="Style2"/>
        <w:spacing w:after="240" w:line="269" w:lineRule="auto"/>
        <w:jc w:val="both"/>
        <w:rPr>
          <w:i/>
          <w:iCs/>
          <w:color w:val="4F81BD" w:themeColor="accent1"/>
          <w:sz w:val="14"/>
          <w:szCs w:val="14"/>
        </w:rPr>
      </w:pPr>
    </w:p>
    <w:p w14:paraId="2E66ADC6" w14:textId="77777777" w:rsidR="001004FC" w:rsidRPr="001004FC" w:rsidRDefault="001004FC" w:rsidP="001004FC">
      <w:pPr>
        <w:jc w:val="both"/>
        <w:rPr>
          <w:rFonts w:cs="Arial"/>
          <w:b/>
          <w:bCs/>
          <w:sz w:val="22"/>
          <w:szCs w:val="22"/>
        </w:rPr>
      </w:pPr>
    </w:p>
    <w:sectPr w:rsidR="001004FC" w:rsidRPr="001004FC" w:rsidSect="00346E80">
      <w:pgSz w:w="11906" w:h="16838" w:code="9"/>
      <w:pgMar w:top="2268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50B31" w14:textId="77777777" w:rsidR="00E35EFB" w:rsidRDefault="00E35EFB">
      <w:r>
        <w:separator/>
      </w:r>
    </w:p>
  </w:endnote>
  <w:endnote w:type="continuationSeparator" w:id="0">
    <w:p w14:paraId="7E4C8DD2" w14:textId="77777777" w:rsidR="00E35EFB" w:rsidRDefault="00E35E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2"/>
        <w:szCs w:val="18"/>
      </w:rPr>
      <w:id w:val="-441003817"/>
      <w:docPartObj>
        <w:docPartGallery w:val="Page Numbers (Bottom of Page)"/>
        <w:docPartUnique/>
      </w:docPartObj>
    </w:sdtPr>
    <w:sdtEndPr/>
    <w:sdtContent>
      <w:p w14:paraId="40677222" w14:textId="449713B2" w:rsidR="002235B0" w:rsidRPr="00C84801" w:rsidRDefault="002235B0">
        <w:pPr>
          <w:pStyle w:val="Stopka"/>
          <w:jc w:val="right"/>
          <w:rPr>
            <w:sz w:val="22"/>
            <w:szCs w:val="18"/>
          </w:rPr>
        </w:pPr>
        <w:r w:rsidRPr="00C84801">
          <w:rPr>
            <w:sz w:val="22"/>
            <w:szCs w:val="18"/>
          </w:rPr>
          <w:fldChar w:fldCharType="begin"/>
        </w:r>
        <w:r w:rsidRPr="00C84801">
          <w:rPr>
            <w:sz w:val="22"/>
            <w:szCs w:val="18"/>
          </w:rPr>
          <w:instrText>PAGE   \* MERGEFORMAT</w:instrText>
        </w:r>
        <w:r w:rsidRPr="00C84801">
          <w:rPr>
            <w:sz w:val="22"/>
            <w:szCs w:val="18"/>
          </w:rPr>
          <w:fldChar w:fldCharType="separate"/>
        </w:r>
        <w:r w:rsidRPr="00C84801">
          <w:rPr>
            <w:sz w:val="22"/>
            <w:szCs w:val="18"/>
          </w:rPr>
          <w:t>2</w:t>
        </w:r>
        <w:r w:rsidRPr="00C84801">
          <w:rPr>
            <w:sz w:val="22"/>
            <w:szCs w:val="18"/>
          </w:rPr>
          <w:fldChar w:fldCharType="end"/>
        </w:r>
      </w:p>
    </w:sdtContent>
  </w:sdt>
  <w:p w14:paraId="715AB890" w14:textId="77777777" w:rsidR="002235B0" w:rsidRDefault="00223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2235B0" w:rsidRPr="00C50F0D" w14:paraId="7F37A618" w14:textId="77777777" w:rsidTr="00D71420">
      <w:tc>
        <w:tcPr>
          <w:tcW w:w="3970" w:type="dxa"/>
        </w:tcPr>
        <w:p w14:paraId="5C1DE29F" w14:textId="77777777" w:rsidR="002235B0" w:rsidRPr="00C50F0D" w:rsidRDefault="002235B0" w:rsidP="002235B0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018BD50E" w14:textId="48839128" w:rsidR="002235B0" w:rsidRPr="00C50F0D" w:rsidRDefault="002235B0" w:rsidP="002235B0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0768" behindDoc="0" locked="0" layoutInCell="1" allowOverlap="1" wp14:anchorId="2E637CC9" wp14:editId="333E3938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5172EE" w14:textId="77777777" w:rsidR="009C2C3A" w:rsidRPr="009C2C3A" w:rsidRDefault="009C2C3A" w:rsidP="009C2C3A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9C2C3A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Oddział Zakład Gazowniczy w Krakowie </w:t>
                                </w:r>
                              </w:p>
                              <w:p w14:paraId="39B2FAAA" w14:textId="77777777" w:rsidR="009C2C3A" w:rsidRPr="009C2C3A" w:rsidRDefault="009C2C3A" w:rsidP="009C2C3A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9C2C3A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 xml:space="preserve">ul. Gazowa 16 </w:t>
                                </w:r>
                              </w:p>
                              <w:p w14:paraId="6C7C4A81" w14:textId="22471C4F" w:rsidR="002235B0" w:rsidRPr="006F22D8" w:rsidRDefault="009C2C3A" w:rsidP="009C2C3A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9C2C3A"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  <w:t>31-060 Kraków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E637CC9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6" type="#_x0000_t202" style="position:absolute;left:0;text-align:left;margin-left:-86.45pt;margin-top:10.15pt;width:167.8pt;height:63.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" filled="f" stroked="f" strokeweight=".5pt">
                    <v:textbox>
                      <w:txbxContent>
                        <w:p w14:paraId="725172EE" w14:textId="77777777" w:rsidR="009C2C3A" w:rsidRPr="009C2C3A" w:rsidRDefault="009C2C3A" w:rsidP="009C2C3A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9C2C3A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Oddział Zakład Gazowniczy w Krakowie </w:t>
                          </w:r>
                        </w:p>
                        <w:p w14:paraId="39B2FAAA" w14:textId="77777777" w:rsidR="009C2C3A" w:rsidRPr="009C2C3A" w:rsidRDefault="009C2C3A" w:rsidP="009C2C3A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9C2C3A">
                            <w:rPr>
                              <w:rFonts w:cs="Arial"/>
                              <w:sz w:val="14"/>
                              <w:szCs w:val="14"/>
                            </w:rPr>
                            <w:t xml:space="preserve">ul. Gazowa 16 </w:t>
                          </w:r>
                        </w:p>
                        <w:p w14:paraId="6C7C4A81" w14:textId="22471C4F" w:rsidR="002235B0" w:rsidRPr="006F22D8" w:rsidRDefault="009C2C3A" w:rsidP="009C2C3A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9C2C3A">
                            <w:rPr>
                              <w:rFonts w:cs="Arial"/>
                              <w:sz w:val="14"/>
                              <w:szCs w:val="14"/>
                            </w:rPr>
                            <w:t>31-060 Kraków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79744" behindDoc="0" locked="0" layoutInCell="1" allowOverlap="1" wp14:anchorId="391D8D51" wp14:editId="3DC327F4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4BC05ED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1C3C4438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4F11DA21" w14:textId="77777777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91D8D51" id="Text Box 4" o:spid="_x0000_s1028" type="#_x0000_t202" style="position:absolute;left:0;text-align:left;margin-left:-211.2pt;margin-top:10.15pt;width:139.65pt;height:63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64BC05ED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1C3C4438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4F11DA21" w14:textId="77777777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3840" behindDoc="0" locked="0" layoutInCell="1" allowOverlap="1" wp14:anchorId="02E09915" wp14:editId="7D5D5B2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07E9FE1" w14:textId="77777777" w:rsidR="002235B0" w:rsidRPr="006F22D8" w:rsidRDefault="002235B0" w:rsidP="002235B0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2E09915" id="Text Box 11" o:spid="_x0000_s1029" type="#_x0000_t202" style="position:absolute;left:0;text-align:left;margin-left:243.85pt;margin-top:38.55pt;width:66.6pt;height:17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007E9FE1" w14:textId="77777777" w:rsidR="002235B0" w:rsidRPr="006F22D8" w:rsidRDefault="002235B0" w:rsidP="002235B0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6C792970" w14:textId="202185B5" w:rsidR="002235B0" w:rsidRPr="00C50F0D" w:rsidRDefault="009C2C3A" w:rsidP="002235B0">
          <w:pPr>
            <w:pStyle w:val="Stopka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1792" behindDoc="0" locked="0" layoutInCell="1" allowOverlap="1" wp14:anchorId="3A2BF04A" wp14:editId="76A4736D">
                    <wp:simplePos x="0" y="0"/>
                    <wp:positionH relativeFrom="column">
                      <wp:posOffset>-1353185</wp:posOffset>
                    </wp:positionH>
                    <wp:positionV relativeFrom="paragraph">
                      <wp:posOffset>121920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2285AE7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21341AA0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66EE2345" w14:textId="77777777" w:rsidR="002235B0" w:rsidRPr="006F22D8" w:rsidRDefault="002235B0" w:rsidP="002235B0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8CC0247" w14:textId="7CB28493" w:rsidR="002235B0" w:rsidRPr="006F22D8" w:rsidRDefault="002235B0" w:rsidP="002235B0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="009D0689" w:rsidRPr="009D0689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10 687 868 000,00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3A2BF04A" id="Text Box 9" o:spid="_x0000_s1029" type="#_x0000_t202" style="position:absolute;margin-left:-106.55pt;margin-top:9.6pt;width:211pt;height:63.5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" filled="f" stroked="f" strokeweight=".5pt">
                    <v:textbox>
                      <w:txbxContent>
                        <w:p w14:paraId="42285AE7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21341AA0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66EE2345" w14:textId="77777777" w:rsidR="002235B0" w:rsidRPr="006F22D8" w:rsidRDefault="002235B0" w:rsidP="002235B0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8CC0247" w14:textId="7CB28493" w:rsidR="002235B0" w:rsidRPr="006F22D8" w:rsidRDefault="002235B0" w:rsidP="002235B0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="009D0689" w:rsidRPr="009D0689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10 687 868 000,00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</w:tr>
  </w:tbl>
  <w:bookmarkStart w:id="17" w:name="_Hlk210214058"/>
  <w:bookmarkStart w:id="18" w:name="_Hlk210214059"/>
  <w:bookmarkStart w:id="19" w:name="_Hlk210214081"/>
  <w:bookmarkStart w:id="20" w:name="_Hlk210214082"/>
  <w:p w14:paraId="14EBEE91" w14:textId="7CA34F2E" w:rsidR="002235B0" w:rsidRDefault="002235B0" w:rsidP="002235B0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17E9435" wp14:editId="70085FBC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057154" id="Straight Connector 10" o:spid="_x0000_s1026" style="position:absolute;z-index:2516828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17"/>
    <w:bookmarkEnd w:id="18"/>
    <w:bookmarkEnd w:id="19"/>
    <w:bookmarkEnd w:id="20"/>
  </w:p>
  <w:p w14:paraId="228EF96F" w14:textId="77777777" w:rsidR="002235B0" w:rsidRDefault="00223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590DCB" w:rsidRPr="00C50F0D" w14:paraId="2FEF2BBF" w14:textId="77777777" w:rsidTr="000B1F0B">
      <w:tc>
        <w:tcPr>
          <w:tcW w:w="3970" w:type="dxa"/>
        </w:tcPr>
        <w:p w14:paraId="5C7F245F" w14:textId="77777777" w:rsidR="00590DCB" w:rsidRPr="00C50F0D" w:rsidRDefault="00590DC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14A32E53" w14:textId="35C44BB1" w:rsidR="00590DCB" w:rsidRPr="00C50F0D" w:rsidRDefault="00590DC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5334E983" w14:textId="77777777" w:rsidR="00590DCB" w:rsidRPr="00C50F0D" w:rsidRDefault="00590DC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6720AEBB" w14:textId="77777777" w:rsidR="00590DCB" w:rsidRDefault="00590DC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E629C" w14:textId="77777777" w:rsidR="00E35EFB" w:rsidRDefault="00E35EFB">
      <w:r>
        <w:separator/>
      </w:r>
    </w:p>
  </w:footnote>
  <w:footnote w:type="continuationSeparator" w:id="0">
    <w:p w14:paraId="71AF9543" w14:textId="77777777" w:rsidR="00E35EFB" w:rsidRDefault="00E35EFB">
      <w:r>
        <w:continuationSeparator/>
      </w:r>
    </w:p>
  </w:footnote>
  <w:footnote w:id="1">
    <w:p w14:paraId="082F6A51" w14:textId="365B3E6C" w:rsidR="009F5793" w:rsidRPr="004B54E6" w:rsidRDefault="009F5793" w:rsidP="009F5793">
      <w:pPr>
        <w:pStyle w:val="Tekstprzypisudolnego"/>
        <w:rPr>
          <w:rFonts w:ascii="Arial" w:hAnsi="Arial" w:cs="Arial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 w:rsidRPr="004B54E6"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  <w:szCs w:val="16"/>
        </w:rPr>
        <w:t>Wypis z KRS -</w:t>
      </w:r>
      <w:r>
        <w:rPr>
          <w:rFonts w:ascii="Arial" w:hAnsi="Arial" w:cs="Arial"/>
          <w:sz w:val="16"/>
        </w:rPr>
        <w:t xml:space="preserve"> </w:t>
      </w:r>
      <w:r w:rsidRPr="004B54E6">
        <w:rPr>
          <w:rFonts w:ascii="Arial" w:hAnsi="Arial" w:cs="Arial"/>
          <w:sz w:val="16"/>
        </w:rPr>
        <w:t>w przypadku spółek prawa handlowego</w:t>
      </w:r>
      <w:r w:rsidR="00CA350B">
        <w:rPr>
          <w:rFonts w:ascii="Arial" w:hAnsi="Arial" w:cs="Arial"/>
          <w:sz w:val="16"/>
        </w:rPr>
        <w:t>, 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</w:footnote>
  <w:footnote w:id="2">
    <w:p w14:paraId="1E0E57DB" w14:textId="4AA64738" w:rsidR="009F5793" w:rsidRDefault="009F5793" w:rsidP="009F5793">
      <w:pPr>
        <w:pStyle w:val="Tekstprzypisudolnego"/>
        <w:rPr>
          <w:rFonts w:ascii="Arial" w:hAnsi="Arial" w:cs="Arial"/>
          <w:sz w:val="16"/>
        </w:rPr>
      </w:pPr>
      <w:r w:rsidRPr="004B54E6">
        <w:rPr>
          <w:rStyle w:val="Odwoanieprzypisudolnego"/>
          <w:rFonts w:ascii="Arial" w:hAnsi="Arial" w:cs="Arial"/>
          <w:sz w:val="18"/>
        </w:rPr>
        <w:footnoteRef/>
      </w:r>
      <w:r>
        <w:t xml:space="preserve"> </w:t>
      </w:r>
      <w:r w:rsidRPr="004B54E6">
        <w:rPr>
          <w:rFonts w:ascii="Arial" w:hAnsi="Arial" w:cs="Arial"/>
          <w:sz w:val="16"/>
          <w:szCs w:val="16"/>
        </w:rPr>
        <w:t>Zaśw</w:t>
      </w:r>
      <w:r>
        <w:rPr>
          <w:rFonts w:ascii="Arial" w:hAnsi="Arial" w:cs="Arial"/>
          <w:sz w:val="16"/>
          <w:szCs w:val="16"/>
        </w:rPr>
        <w:t>iadczenie z CEIDG - w</w:t>
      </w:r>
      <w:r w:rsidRPr="004B54E6">
        <w:rPr>
          <w:rFonts w:ascii="Arial" w:hAnsi="Arial" w:cs="Arial"/>
          <w:sz w:val="16"/>
        </w:rPr>
        <w:t xml:space="preserve"> przypadku przedsiębiorców - osób fizycznych prowadzących indywidualną działalność gospodarczą oraz w przypadku wspólników spółek cywilnych</w:t>
      </w:r>
      <w:r w:rsidR="00CA350B">
        <w:rPr>
          <w:rFonts w:ascii="Arial" w:hAnsi="Arial" w:cs="Arial"/>
          <w:sz w:val="16"/>
        </w:rPr>
        <w:t>,</w:t>
      </w:r>
      <w:r w:rsidR="00CA350B" w:rsidRPr="00CA350B">
        <w:rPr>
          <w:rFonts w:ascii="Arial" w:hAnsi="Arial" w:cs="Arial"/>
          <w:sz w:val="16"/>
        </w:rPr>
        <w:t xml:space="preserve"> </w:t>
      </w:r>
      <w:r w:rsidR="00CA350B">
        <w:rPr>
          <w:rFonts w:ascii="Arial" w:hAnsi="Arial" w:cs="Arial"/>
          <w:sz w:val="16"/>
        </w:rPr>
        <w:t>w</w:t>
      </w:r>
      <w:r w:rsidR="00CA350B" w:rsidRPr="008B680D">
        <w:rPr>
          <w:rFonts w:ascii="Arial" w:hAnsi="Arial" w:cs="Arial"/>
          <w:sz w:val="16"/>
          <w:szCs w:val="18"/>
        </w:rPr>
        <w:t xml:space="preserve">ystawione nie wcześniej, niż </w:t>
      </w:r>
      <w:r w:rsidR="00CA350B">
        <w:rPr>
          <w:rFonts w:ascii="Arial" w:hAnsi="Arial" w:cs="Arial"/>
          <w:sz w:val="16"/>
          <w:szCs w:val="18"/>
        </w:rPr>
        <w:t>6</w:t>
      </w:r>
      <w:r w:rsidR="00CA350B" w:rsidRPr="008B680D">
        <w:rPr>
          <w:rFonts w:ascii="Arial" w:hAnsi="Arial" w:cs="Arial"/>
          <w:sz w:val="16"/>
          <w:szCs w:val="18"/>
        </w:rPr>
        <w:t xml:space="preserve"> miesięcy przed upływem terminu składania ofert</w:t>
      </w:r>
      <w:r w:rsidR="00CA350B">
        <w:rPr>
          <w:rFonts w:ascii="Arial" w:hAnsi="Arial" w:cs="Arial"/>
          <w:sz w:val="16"/>
          <w:szCs w:val="18"/>
        </w:rPr>
        <w:t>,</w:t>
      </w:r>
    </w:p>
    <w:p w14:paraId="0C53AC94" w14:textId="65A49BD2" w:rsidR="00CA350B" w:rsidRDefault="00CA350B" w:rsidP="009F5793">
      <w:pPr>
        <w:pStyle w:val="Tekstprzypisudolnego"/>
      </w:pPr>
      <w:r w:rsidRPr="00257A96">
        <w:rPr>
          <w:rFonts w:ascii="Arial" w:hAnsi="Arial" w:cs="Arial"/>
          <w:szCs w:val="24"/>
          <w:vertAlign w:val="superscript"/>
        </w:rPr>
        <w:t>3</w:t>
      </w:r>
      <w:r>
        <w:rPr>
          <w:rFonts w:ascii="Arial" w:hAnsi="Arial" w:cs="Arial"/>
          <w:sz w:val="16"/>
        </w:rPr>
        <w:t xml:space="preserve"> </w:t>
      </w:r>
      <w:r w:rsidRPr="00CA350B">
        <w:rPr>
          <w:rFonts w:ascii="Arial" w:hAnsi="Arial" w:cs="Arial"/>
          <w:sz w:val="16"/>
        </w:rPr>
        <w:t>Wystawione nie wcześniej, niż 3 miesięcy przed upływem terminu składania ofert</w:t>
      </w:r>
    </w:p>
  </w:footnote>
  <w:footnote w:id="3">
    <w:p w14:paraId="7C4E0487" w14:textId="6B9655D3" w:rsidR="009F5793" w:rsidRPr="004B54E6" w:rsidRDefault="009F5793" w:rsidP="009F5793">
      <w:pPr>
        <w:pStyle w:val="Tekstprzypisudolnego"/>
        <w:jc w:val="both"/>
        <w:rPr>
          <w:rFonts w:ascii="Arial" w:hAnsi="Arial" w:cs="Arial"/>
          <w:sz w:val="18"/>
          <w:szCs w:val="18"/>
        </w:rPr>
      </w:pPr>
      <w:r w:rsidRPr="004B54E6">
        <w:rPr>
          <w:rStyle w:val="Odwoanieprzypisudolnego"/>
          <w:rFonts w:ascii="Arial" w:hAnsi="Arial" w:cs="Arial"/>
          <w:sz w:val="18"/>
          <w:szCs w:val="18"/>
        </w:rPr>
        <w:footnoteRef/>
      </w:r>
      <w:r w:rsidRPr="004B54E6">
        <w:rPr>
          <w:rFonts w:ascii="Arial" w:hAnsi="Arial" w:cs="Arial"/>
          <w:sz w:val="18"/>
          <w:szCs w:val="18"/>
        </w:rPr>
        <w:t xml:space="preserve"> </w:t>
      </w:r>
      <w:r w:rsidRPr="004B54E6">
        <w:rPr>
          <w:rFonts w:ascii="Arial" w:hAnsi="Arial" w:cs="Arial"/>
          <w:sz w:val="16"/>
          <w:szCs w:val="18"/>
        </w:rPr>
        <w:t xml:space="preserve">Kryteria/dokumenty techniczne mogą być określone w </w:t>
      </w:r>
      <w:r w:rsidR="00244ADE">
        <w:rPr>
          <w:rFonts w:ascii="Arial" w:hAnsi="Arial" w:cs="Arial"/>
          <w:sz w:val="16"/>
          <w:szCs w:val="18"/>
        </w:rPr>
        <w:t xml:space="preserve">Connect </w:t>
      </w:r>
      <w:r w:rsidRPr="004B54E6">
        <w:rPr>
          <w:rFonts w:ascii="Arial" w:hAnsi="Arial" w:cs="Arial"/>
          <w:sz w:val="16"/>
          <w:szCs w:val="18"/>
        </w:rPr>
        <w:t>jako kryteria/dokumenty merytoryczne</w:t>
      </w:r>
    </w:p>
  </w:footnote>
  <w:footnote w:id="4">
    <w:p w14:paraId="3FCB011D" w14:textId="677F31D1" w:rsidR="00C16A65" w:rsidRPr="007D368D" w:rsidRDefault="00C16A65" w:rsidP="00C16A65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4B92D" w14:textId="77777777" w:rsidR="002235B0" w:rsidRDefault="002235B0" w:rsidP="002235B0">
    <w:pPr>
      <w:pStyle w:val="Nagwek"/>
    </w:pPr>
    <w:r>
      <w:tab/>
    </w:r>
    <w:r>
      <w:rPr>
        <w:noProof/>
      </w:rPr>
      <w:drawing>
        <wp:anchor distT="0" distB="0" distL="114300" distR="114300" simplePos="0" relativeHeight="251685888" behindDoc="1" locked="0" layoutInCell="1" allowOverlap="1" wp14:anchorId="1145E8F9" wp14:editId="42074F6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2043563534" name="Grafika 20435635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CEEFE" w14:textId="3010D847" w:rsidR="002235B0" w:rsidRDefault="002235B0" w:rsidP="003F4F1B">
    <w:pPr>
      <w:pStyle w:val="Nagwek"/>
      <w:tabs>
        <w:tab w:val="clear" w:pos="4536"/>
        <w:tab w:val="clear" w:pos="9072"/>
        <w:tab w:val="left" w:pos="161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7A3A" w14:textId="4A7CDF70" w:rsidR="003F5901" w:rsidRDefault="003F5901">
    <w:pPr>
      <w:pStyle w:val="Nagwek"/>
    </w:pPr>
    <w:r>
      <w:rPr>
        <w:noProof/>
      </w:rPr>
      <w:drawing>
        <wp:anchor distT="0" distB="0" distL="114300" distR="114300" simplePos="0" relativeHeight="251677696" behindDoc="1" locked="0" layoutInCell="1" allowOverlap="1" wp14:anchorId="33949B6A" wp14:editId="671AEF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26496442" name="Grafika 14264964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76683"/>
    <w:multiLevelType w:val="hybridMultilevel"/>
    <w:tmpl w:val="895898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4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14BB7869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64F81CB0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8" w15:restartNumberingAfterBreak="0">
    <w:nsid w:val="168F11FF"/>
    <w:multiLevelType w:val="hybridMultilevel"/>
    <w:tmpl w:val="4C165EA2"/>
    <w:lvl w:ilvl="0" w:tplc="05969A46">
      <w:start w:val="1"/>
      <w:numFmt w:val="lowerLetter"/>
      <w:lvlText w:val="%1)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44E1D"/>
    <w:multiLevelType w:val="hybridMultilevel"/>
    <w:tmpl w:val="7A161380"/>
    <w:lvl w:ilvl="0" w:tplc="90B2A9B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76010"/>
    <w:multiLevelType w:val="multilevel"/>
    <w:tmpl w:val="17509A20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364670C"/>
    <w:multiLevelType w:val="hybridMultilevel"/>
    <w:tmpl w:val="E76CCCB6"/>
    <w:lvl w:ilvl="0" w:tplc="0415000B">
      <w:start w:val="1"/>
      <w:numFmt w:val="bullet"/>
      <w:lvlText w:val=""/>
      <w:lvlJc w:val="left"/>
      <w:pPr>
        <w:ind w:left="200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3" w15:restartNumberingAfterBreak="0">
    <w:nsid w:val="2FDA7FD2"/>
    <w:multiLevelType w:val="hybridMultilevel"/>
    <w:tmpl w:val="0688027A"/>
    <w:lvl w:ilvl="0" w:tplc="FD4CE6D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Arial" w:eastAsia="Times New Roman" w:hAnsi="Arial" w:cs="Arial"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47C378D"/>
    <w:multiLevelType w:val="hybridMultilevel"/>
    <w:tmpl w:val="C4B4BCF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A760925"/>
    <w:multiLevelType w:val="hybridMultilevel"/>
    <w:tmpl w:val="C976537E"/>
    <w:lvl w:ilvl="0" w:tplc="FFFFFFFF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FFFFFFFF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6" w15:restartNumberingAfterBreak="0">
    <w:nsid w:val="3AE529BE"/>
    <w:multiLevelType w:val="hybridMultilevel"/>
    <w:tmpl w:val="C290C4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442964"/>
    <w:multiLevelType w:val="hybridMultilevel"/>
    <w:tmpl w:val="16AE6BC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09101B"/>
    <w:multiLevelType w:val="multilevel"/>
    <w:tmpl w:val="A45A99E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C0E03AC"/>
    <w:multiLevelType w:val="multilevel"/>
    <w:tmpl w:val="3AF41D5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36B658F"/>
    <w:multiLevelType w:val="multilevel"/>
    <w:tmpl w:val="E2D6BC8C"/>
    <w:lvl w:ilvl="0">
      <w:start w:val="12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5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2" w15:restartNumberingAfterBreak="0">
    <w:nsid w:val="59DD4D37"/>
    <w:multiLevelType w:val="hybridMultilevel"/>
    <w:tmpl w:val="44222474"/>
    <w:lvl w:ilvl="0" w:tplc="416AD49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  <w:sz w:val="22"/>
        <w:szCs w:val="22"/>
      </w:rPr>
    </w:lvl>
    <w:lvl w:ilvl="1" w:tplc="D7BA7F32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FFFFFFFF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3" w15:restartNumberingAfterBreak="0">
    <w:nsid w:val="5B336DE6"/>
    <w:multiLevelType w:val="hybridMultilevel"/>
    <w:tmpl w:val="07D60266"/>
    <w:lvl w:ilvl="0" w:tplc="5814864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Theme="majorEastAsia" w:hAnsi="Arial" w:cs="Arial"/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7F33AC"/>
    <w:multiLevelType w:val="multilevel"/>
    <w:tmpl w:val="AA3C42D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5"/>
      <w:numFmt w:val="decimal"/>
      <w:isLgl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  <w:color w:val="auto"/>
      </w:rPr>
    </w:lvl>
  </w:abstractNum>
  <w:abstractNum w:abstractNumId="26" w15:restartNumberingAfterBreak="0">
    <w:nsid w:val="620225E1"/>
    <w:multiLevelType w:val="hybridMultilevel"/>
    <w:tmpl w:val="398C2444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A6B87206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color w:val="auto"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7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420448262">
    <w:abstractNumId w:val="6"/>
  </w:num>
  <w:num w:numId="2" w16cid:durableId="1671985734">
    <w:abstractNumId w:val="25"/>
  </w:num>
  <w:num w:numId="3" w16cid:durableId="1922375889">
    <w:abstractNumId w:val="29"/>
  </w:num>
  <w:num w:numId="4" w16cid:durableId="409277206">
    <w:abstractNumId w:val="26"/>
  </w:num>
  <w:num w:numId="5" w16cid:durableId="127389838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3"/>
  </w:num>
  <w:num w:numId="7" w16cid:durableId="2022538834">
    <w:abstractNumId w:val="13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9"/>
  </w:num>
  <w:num w:numId="11" w16cid:durableId="2063794418">
    <w:abstractNumId w:val="24"/>
  </w:num>
  <w:num w:numId="12" w16cid:durableId="1159230554">
    <w:abstractNumId w:val="27"/>
  </w:num>
  <w:num w:numId="13" w16cid:durableId="1270891772">
    <w:abstractNumId w:val="4"/>
  </w:num>
  <w:num w:numId="14" w16cid:durableId="1973515210">
    <w:abstractNumId w:val="11"/>
  </w:num>
  <w:num w:numId="15" w16cid:durableId="1952470314">
    <w:abstractNumId w:val="5"/>
  </w:num>
  <w:num w:numId="16" w16cid:durableId="1313677468">
    <w:abstractNumId w:val="28"/>
  </w:num>
  <w:num w:numId="17" w16cid:durableId="341128640">
    <w:abstractNumId w:val="10"/>
  </w:num>
  <w:num w:numId="18" w16cid:durableId="2095125382">
    <w:abstractNumId w:val="21"/>
  </w:num>
  <w:num w:numId="19" w16cid:durableId="1308775731">
    <w:abstractNumId w:val="2"/>
  </w:num>
  <w:num w:numId="20" w16cid:durableId="256866968">
    <w:abstractNumId w:val="20"/>
  </w:num>
  <w:num w:numId="21" w16cid:durableId="78986104">
    <w:abstractNumId w:val="9"/>
  </w:num>
  <w:num w:numId="22" w16cid:durableId="1213158243">
    <w:abstractNumId w:val="8"/>
  </w:num>
  <w:num w:numId="23" w16cid:durableId="1838617108">
    <w:abstractNumId w:val="14"/>
  </w:num>
  <w:num w:numId="24" w16cid:durableId="1791557960">
    <w:abstractNumId w:val="18"/>
  </w:num>
  <w:num w:numId="25" w16cid:durableId="1779134600">
    <w:abstractNumId w:val="22"/>
  </w:num>
  <w:num w:numId="26" w16cid:durableId="554924899">
    <w:abstractNumId w:val="23"/>
  </w:num>
  <w:num w:numId="27" w16cid:durableId="2039547481">
    <w:abstractNumId w:val="16"/>
  </w:num>
  <w:num w:numId="28" w16cid:durableId="715128832">
    <w:abstractNumId w:val="7"/>
  </w:num>
  <w:num w:numId="29" w16cid:durableId="16736165">
    <w:abstractNumId w:val="12"/>
  </w:num>
  <w:num w:numId="30" w16cid:durableId="2358709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06F0F"/>
    <w:rsid w:val="00007E75"/>
    <w:rsid w:val="00010223"/>
    <w:rsid w:val="00012BCB"/>
    <w:rsid w:val="00013F12"/>
    <w:rsid w:val="000208C3"/>
    <w:rsid w:val="000250E1"/>
    <w:rsid w:val="00025E92"/>
    <w:rsid w:val="00027856"/>
    <w:rsid w:val="000356D5"/>
    <w:rsid w:val="00035FBE"/>
    <w:rsid w:val="00040D3A"/>
    <w:rsid w:val="00043588"/>
    <w:rsid w:val="00044A3D"/>
    <w:rsid w:val="000456E6"/>
    <w:rsid w:val="000467E3"/>
    <w:rsid w:val="00054468"/>
    <w:rsid w:val="00056ECD"/>
    <w:rsid w:val="0005744B"/>
    <w:rsid w:val="00057D7C"/>
    <w:rsid w:val="00063E0E"/>
    <w:rsid w:val="00064C1A"/>
    <w:rsid w:val="00066A5D"/>
    <w:rsid w:val="00066F38"/>
    <w:rsid w:val="00074749"/>
    <w:rsid w:val="0007580A"/>
    <w:rsid w:val="00080810"/>
    <w:rsid w:val="00083F4F"/>
    <w:rsid w:val="00087DF5"/>
    <w:rsid w:val="00093B27"/>
    <w:rsid w:val="000977D6"/>
    <w:rsid w:val="000A30D1"/>
    <w:rsid w:val="000A79D9"/>
    <w:rsid w:val="000B7063"/>
    <w:rsid w:val="000C3850"/>
    <w:rsid w:val="000C67AC"/>
    <w:rsid w:val="000C67E1"/>
    <w:rsid w:val="000D1160"/>
    <w:rsid w:val="000D60EC"/>
    <w:rsid w:val="000D6779"/>
    <w:rsid w:val="000E0B64"/>
    <w:rsid w:val="000E3235"/>
    <w:rsid w:val="000F0731"/>
    <w:rsid w:val="000F0BED"/>
    <w:rsid w:val="001004FC"/>
    <w:rsid w:val="001069F4"/>
    <w:rsid w:val="00107A22"/>
    <w:rsid w:val="00107FF2"/>
    <w:rsid w:val="001168A7"/>
    <w:rsid w:val="00122821"/>
    <w:rsid w:val="00135D81"/>
    <w:rsid w:val="0014036E"/>
    <w:rsid w:val="001436DB"/>
    <w:rsid w:val="00154332"/>
    <w:rsid w:val="001556E5"/>
    <w:rsid w:val="00155818"/>
    <w:rsid w:val="0016139A"/>
    <w:rsid w:val="0016227E"/>
    <w:rsid w:val="00162939"/>
    <w:rsid w:val="001647D2"/>
    <w:rsid w:val="00165136"/>
    <w:rsid w:val="00171392"/>
    <w:rsid w:val="00171C20"/>
    <w:rsid w:val="00173BC0"/>
    <w:rsid w:val="001751C8"/>
    <w:rsid w:val="0017530A"/>
    <w:rsid w:val="001763E6"/>
    <w:rsid w:val="00180D19"/>
    <w:rsid w:val="001817B3"/>
    <w:rsid w:val="001968A2"/>
    <w:rsid w:val="001A606E"/>
    <w:rsid w:val="001A72E7"/>
    <w:rsid w:val="001A7AB4"/>
    <w:rsid w:val="001B3A36"/>
    <w:rsid w:val="001B59B9"/>
    <w:rsid w:val="001C2B06"/>
    <w:rsid w:val="001C3062"/>
    <w:rsid w:val="001C61ED"/>
    <w:rsid w:val="001D0F42"/>
    <w:rsid w:val="001D1FFD"/>
    <w:rsid w:val="001D3DFF"/>
    <w:rsid w:val="001D4279"/>
    <w:rsid w:val="001E3D2D"/>
    <w:rsid w:val="001F536B"/>
    <w:rsid w:val="001F7745"/>
    <w:rsid w:val="00201B6D"/>
    <w:rsid w:val="00220F86"/>
    <w:rsid w:val="002235B0"/>
    <w:rsid w:val="00234E43"/>
    <w:rsid w:val="00235A24"/>
    <w:rsid w:val="0024497E"/>
    <w:rsid w:val="00244ADE"/>
    <w:rsid w:val="00253878"/>
    <w:rsid w:val="00254DC5"/>
    <w:rsid w:val="00257195"/>
    <w:rsid w:val="00257A96"/>
    <w:rsid w:val="00264E89"/>
    <w:rsid w:val="002658AA"/>
    <w:rsid w:val="00270B2D"/>
    <w:rsid w:val="00272E7E"/>
    <w:rsid w:val="002736BD"/>
    <w:rsid w:val="00275751"/>
    <w:rsid w:val="00276154"/>
    <w:rsid w:val="00276B36"/>
    <w:rsid w:val="00276F96"/>
    <w:rsid w:val="00292275"/>
    <w:rsid w:val="00293079"/>
    <w:rsid w:val="002A0FA6"/>
    <w:rsid w:val="002A4AE5"/>
    <w:rsid w:val="002A5AFB"/>
    <w:rsid w:val="002B074A"/>
    <w:rsid w:val="002B1E4B"/>
    <w:rsid w:val="002D778E"/>
    <w:rsid w:val="002E04F3"/>
    <w:rsid w:val="002E38EB"/>
    <w:rsid w:val="002E428C"/>
    <w:rsid w:val="002F0434"/>
    <w:rsid w:val="002F3B72"/>
    <w:rsid w:val="002F77DD"/>
    <w:rsid w:val="00304EFE"/>
    <w:rsid w:val="00310188"/>
    <w:rsid w:val="00315316"/>
    <w:rsid w:val="00316826"/>
    <w:rsid w:val="00317905"/>
    <w:rsid w:val="0032177C"/>
    <w:rsid w:val="00322606"/>
    <w:rsid w:val="00323A14"/>
    <w:rsid w:val="003247FC"/>
    <w:rsid w:val="00330C4D"/>
    <w:rsid w:val="00330E44"/>
    <w:rsid w:val="0033151A"/>
    <w:rsid w:val="00335378"/>
    <w:rsid w:val="00336621"/>
    <w:rsid w:val="00342FA4"/>
    <w:rsid w:val="00343EE5"/>
    <w:rsid w:val="00345C87"/>
    <w:rsid w:val="00346E80"/>
    <w:rsid w:val="003518D5"/>
    <w:rsid w:val="00351B6D"/>
    <w:rsid w:val="003553A9"/>
    <w:rsid w:val="00366D50"/>
    <w:rsid w:val="0036755C"/>
    <w:rsid w:val="00371766"/>
    <w:rsid w:val="0037267A"/>
    <w:rsid w:val="003750EC"/>
    <w:rsid w:val="003770EA"/>
    <w:rsid w:val="00377CD4"/>
    <w:rsid w:val="00381E19"/>
    <w:rsid w:val="003832C7"/>
    <w:rsid w:val="0039221D"/>
    <w:rsid w:val="003954D2"/>
    <w:rsid w:val="00396327"/>
    <w:rsid w:val="003A11B3"/>
    <w:rsid w:val="003A283E"/>
    <w:rsid w:val="003A3E6A"/>
    <w:rsid w:val="003A4299"/>
    <w:rsid w:val="003A4EBA"/>
    <w:rsid w:val="003A600B"/>
    <w:rsid w:val="003B0678"/>
    <w:rsid w:val="003B1B2E"/>
    <w:rsid w:val="003B45A4"/>
    <w:rsid w:val="003C30E7"/>
    <w:rsid w:val="003C3A1E"/>
    <w:rsid w:val="003C62F0"/>
    <w:rsid w:val="003C7949"/>
    <w:rsid w:val="003D1F31"/>
    <w:rsid w:val="003D5A81"/>
    <w:rsid w:val="003E132D"/>
    <w:rsid w:val="003F192D"/>
    <w:rsid w:val="003F4F1B"/>
    <w:rsid w:val="003F5901"/>
    <w:rsid w:val="003F59F0"/>
    <w:rsid w:val="003F794D"/>
    <w:rsid w:val="0040198A"/>
    <w:rsid w:val="0040618F"/>
    <w:rsid w:val="004075B3"/>
    <w:rsid w:val="004109F9"/>
    <w:rsid w:val="00410E20"/>
    <w:rsid w:val="00410F29"/>
    <w:rsid w:val="004129D8"/>
    <w:rsid w:val="004201CA"/>
    <w:rsid w:val="00421304"/>
    <w:rsid w:val="00422951"/>
    <w:rsid w:val="00425788"/>
    <w:rsid w:val="0042655D"/>
    <w:rsid w:val="00431023"/>
    <w:rsid w:val="00436BCD"/>
    <w:rsid w:val="00441829"/>
    <w:rsid w:val="00447752"/>
    <w:rsid w:val="00452893"/>
    <w:rsid w:val="00455330"/>
    <w:rsid w:val="0046124F"/>
    <w:rsid w:val="00464C06"/>
    <w:rsid w:val="00467C6C"/>
    <w:rsid w:val="00470968"/>
    <w:rsid w:val="00471E37"/>
    <w:rsid w:val="00472705"/>
    <w:rsid w:val="00476DAC"/>
    <w:rsid w:val="0048057E"/>
    <w:rsid w:val="00481100"/>
    <w:rsid w:val="0048351A"/>
    <w:rsid w:val="004932A2"/>
    <w:rsid w:val="00494EEB"/>
    <w:rsid w:val="004A0246"/>
    <w:rsid w:val="004A4117"/>
    <w:rsid w:val="004A5C97"/>
    <w:rsid w:val="004A6CD9"/>
    <w:rsid w:val="004B01B8"/>
    <w:rsid w:val="004B0E87"/>
    <w:rsid w:val="004B15EE"/>
    <w:rsid w:val="004B1768"/>
    <w:rsid w:val="004B1783"/>
    <w:rsid w:val="004B2E71"/>
    <w:rsid w:val="004B4FF7"/>
    <w:rsid w:val="004B7143"/>
    <w:rsid w:val="004C0150"/>
    <w:rsid w:val="004C4212"/>
    <w:rsid w:val="004D0163"/>
    <w:rsid w:val="004D09AB"/>
    <w:rsid w:val="004D3791"/>
    <w:rsid w:val="004D6741"/>
    <w:rsid w:val="004D7A94"/>
    <w:rsid w:val="004E5185"/>
    <w:rsid w:val="004F051D"/>
    <w:rsid w:val="004F0C8B"/>
    <w:rsid w:val="004F1C65"/>
    <w:rsid w:val="00500442"/>
    <w:rsid w:val="00502A98"/>
    <w:rsid w:val="00504E6E"/>
    <w:rsid w:val="005067C3"/>
    <w:rsid w:val="005109AB"/>
    <w:rsid w:val="00515260"/>
    <w:rsid w:val="00516A09"/>
    <w:rsid w:val="0053394D"/>
    <w:rsid w:val="00536E36"/>
    <w:rsid w:val="005457A5"/>
    <w:rsid w:val="00546E1B"/>
    <w:rsid w:val="005510B0"/>
    <w:rsid w:val="005522A6"/>
    <w:rsid w:val="00554649"/>
    <w:rsid w:val="00556387"/>
    <w:rsid w:val="005613B3"/>
    <w:rsid w:val="00561C46"/>
    <w:rsid w:val="00564A1C"/>
    <w:rsid w:val="005654DA"/>
    <w:rsid w:val="005720AA"/>
    <w:rsid w:val="00573A13"/>
    <w:rsid w:val="00574F55"/>
    <w:rsid w:val="00575838"/>
    <w:rsid w:val="005808DD"/>
    <w:rsid w:val="00583FAF"/>
    <w:rsid w:val="005857D7"/>
    <w:rsid w:val="00587528"/>
    <w:rsid w:val="005877D7"/>
    <w:rsid w:val="00590DCB"/>
    <w:rsid w:val="005A00C6"/>
    <w:rsid w:val="005A2460"/>
    <w:rsid w:val="005A3CEB"/>
    <w:rsid w:val="005A4145"/>
    <w:rsid w:val="005A4864"/>
    <w:rsid w:val="005A5385"/>
    <w:rsid w:val="005A6548"/>
    <w:rsid w:val="005A6791"/>
    <w:rsid w:val="005B1521"/>
    <w:rsid w:val="005B2581"/>
    <w:rsid w:val="005B2725"/>
    <w:rsid w:val="005B3025"/>
    <w:rsid w:val="005B39A9"/>
    <w:rsid w:val="005B4DF0"/>
    <w:rsid w:val="005B5C99"/>
    <w:rsid w:val="005B684F"/>
    <w:rsid w:val="005B7696"/>
    <w:rsid w:val="005C4654"/>
    <w:rsid w:val="005D1F20"/>
    <w:rsid w:val="005D67F9"/>
    <w:rsid w:val="005D7F8A"/>
    <w:rsid w:val="005E166C"/>
    <w:rsid w:val="005E2FC3"/>
    <w:rsid w:val="005F4FCC"/>
    <w:rsid w:val="00603005"/>
    <w:rsid w:val="00606AD7"/>
    <w:rsid w:val="00610FAA"/>
    <w:rsid w:val="00611056"/>
    <w:rsid w:val="006228B4"/>
    <w:rsid w:val="00622E83"/>
    <w:rsid w:val="00624AC1"/>
    <w:rsid w:val="00627A14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64246"/>
    <w:rsid w:val="006644AE"/>
    <w:rsid w:val="00665154"/>
    <w:rsid w:val="00667BCB"/>
    <w:rsid w:val="006762FD"/>
    <w:rsid w:val="00681A75"/>
    <w:rsid w:val="006846B1"/>
    <w:rsid w:val="0068722F"/>
    <w:rsid w:val="00687DD5"/>
    <w:rsid w:val="00687F82"/>
    <w:rsid w:val="00691060"/>
    <w:rsid w:val="00692014"/>
    <w:rsid w:val="00692ED8"/>
    <w:rsid w:val="006932DE"/>
    <w:rsid w:val="00696CE9"/>
    <w:rsid w:val="006A2C89"/>
    <w:rsid w:val="006A6D5B"/>
    <w:rsid w:val="006B6577"/>
    <w:rsid w:val="006B7769"/>
    <w:rsid w:val="006B7A65"/>
    <w:rsid w:val="006C0FD5"/>
    <w:rsid w:val="006C114D"/>
    <w:rsid w:val="006C14A9"/>
    <w:rsid w:val="006C1D9E"/>
    <w:rsid w:val="006C709C"/>
    <w:rsid w:val="006D0EFF"/>
    <w:rsid w:val="006D2D9C"/>
    <w:rsid w:val="006D49B5"/>
    <w:rsid w:val="006D5DA3"/>
    <w:rsid w:val="006E0FF1"/>
    <w:rsid w:val="006E1625"/>
    <w:rsid w:val="006E5E91"/>
    <w:rsid w:val="006E6091"/>
    <w:rsid w:val="006E74E3"/>
    <w:rsid w:val="006F23F0"/>
    <w:rsid w:val="006F2CDF"/>
    <w:rsid w:val="007002F6"/>
    <w:rsid w:val="00700C24"/>
    <w:rsid w:val="007016E0"/>
    <w:rsid w:val="00707657"/>
    <w:rsid w:val="00714F9D"/>
    <w:rsid w:val="00721235"/>
    <w:rsid w:val="00722104"/>
    <w:rsid w:val="007228E0"/>
    <w:rsid w:val="007271B9"/>
    <w:rsid w:val="007431D7"/>
    <w:rsid w:val="00744107"/>
    <w:rsid w:val="007474E4"/>
    <w:rsid w:val="0075081D"/>
    <w:rsid w:val="0075359A"/>
    <w:rsid w:val="00753AA6"/>
    <w:rsid w:val="00753B48"/>
    <w:rsid w:val="0075566D"/>
    <w:rsid w:val="00762D17"/>
    <w:rsid w:val="007648FF"/>
    <w:rsid w:val="007716E2"/>
    <w:rsid w:val="0077373B"/>
    <w:rsid w:val="00775608"/>
    <w:rsid w:val="00775F1B"/>
    <w:rsid w:val="00776BD3"/>
    <w:rsid w:val="00780F17"/>
    <w:rsid w:val="00783917"/>
    <w:rsid w:val="007852E2"/>
    <w:rsid w:val="0078701E"/>
    <w:rsid w:val="00791FAF"/>
    <w:rsid w:val="00792A38"/>
    <w:rsid w:val="00793442"/>
    <w:rsid w:val="007974BA"/>
    <w:rsid w:val="0079751B"/>
    <w:rsid w:val="007A0186"/>
    <w:rsid w:val="007A7A38"/>
    <w:rsid w:val="007B22BB"/>
    <w:rsid w:val="007B35FE"/>
    <w:rsid w:val="007B53B8"/>
    <w:rsid w:val="007B5D24"/>
    <w:rsid w:val="007B7D4B"/>
    <w:rsid w:val="007C3661"/>
    <w:rsid w:val="007C568B"/>
    <w:rsid w:val="007C6502"/>
    <w:rsid w:val="007D368D"/>
    <w:rsid w:val="007E2998"/>
    <w:rsid w:val="007F0216"/>
    <w:rsid w:val="007F08E7"/>
    <w:rsid w:val="007F22BF"/>
    <w:rsid w:val="007F56F4"/>
    <w:rsid w:val="007F57E0"/>
    <w:rsid w:val="007F666F"/>
    <w:rsid w:val="007F7973"/>
    <w:rsid w:val="00802DA9"/>
    <w:rsid w:val="00804E47"/>
    <w:rsid w:val="008074AE"/>
    <w:rsid w:val="008114B9"/>
    <w:rsid w:val="008138C3"/>
    <w:rsid w:val="008150DE"/>
    <w:rsid w:val="008224B6"/>
    <w:rsid w:val="00831C8F"/>
    <w:rsid w:val="00843FFF"/>
    <w:rsid w:val="00845294"/>
    <w:rsid w:val="008456BA"/>
    <w:rsid w:val="0084621B"/>
    <w:rsid w:val="008472A0"/>
    <w:rsid w:val="00851847"/>
    <w:rsid w:val="0085383C"/>
    <w:rsid w:val="0085551B"/>
    <w:rsid w:val="0085595B"/>
    <w:rsid w:val="00856DCE"/>
    <w:rsid w:val="00861258"/>
    <w:rsid w:val="00861459"/>
    <w:rsid w:val="00862E2E"/>
    <w:rsid w:val="008646C7"/>
    <w:rsid w:val="008707AC"/>
    <w:rsid w:val="00875C0D"/>
    <w:rsid w:val="00876C45"/>
    <w:rsid w:val="00876DFC"/>
    <w:rsid w:val="00877225"/>
    <w:rsid w:val="00881855"/>
    <w:rsid w:val="00881E56"/>
    <w:rsid w:val="00882FFE"/>
    <w:rsid w:val="00886621"/>
    <w:rsid w:val="008869D1"/>
    <w:rsid w:val="0089081F"/>
    <w:rsid w:val="00891173"/>
    <w:rsid w:val="008921C9"/>
    <w:rsid w:val="008A37E1"/>
    <w:rsid w:val="008A4DDA"/>
    <w:rsid w:val="008B2195"/>
    <w:rsid w:val="008C16EF"/>
    <w:rsid w:val="008C3125"/>
    <w:rsid w:val="008D45DB"/>
    <w:rsid w:val="008D50EB"/>
    <w:rsid w:val="008D66E3"/>
    <w:rsid w:val="008E125E"/>
    <w:rsid w:val="008E3B45"/>
    <w:rsid w:val="008E73A6"/>
    <w:rsid w:val="008F1B75"/>
    <w:rsid w:val="008F5B3F"/>
    <w:rsid w:val="009021C1"/>
    <w:rsid w:val="009057A1"/>
    <w:rsid w:val="00907EC1"/>
    <w:rsid w:val="0091704E"/>
    <w:rsid w:val="0092388E"/>
    <w:rsid w:val="009262F5"/>
    <w:rsid w:val="00926D7C"/>
    <w:rsid w:val="00927CC8"/>
    <w:rsid w:val="009349BC"/>
    <w:rsid w:val="009350CF"/>
    <w:rsid w:val="00937C4C"/>
    <w:rsid w:val="00940815"/>
    <w:rsid w:val="00941DD1"/>
    <w:rsid w:val="0094301B"/>
    <w:rsid w:val="00944A51"/>
    <w:rsid w:val="00945F5E"/>
    <w:rsid w:val="009516B0"/>
    <w:rsid w:val="00966B41"/>
    <w:rsid w:val="00967615"/>
    <w:rsid w:val="0097315E"/>
    <w:rsid w:val="00980718"/>
    <w:rsid w:val="00983706"/>
    <w:rsid w:val="00985EE2"/>
    <w:rsid w:val="0098627C"/>
    <w:rsid w:val="0099243C"/>
    <w:rsid w:val="00992598"/>
    <w:rsid w:val="009969C2"/>
    <w:rsid w:val="009A04D8"/>
    <w:rsid w:val="009A2A65"/>
    <w:rsid w:val="009A4B64"/>
    <w:rsid w:val="009A53B7"/>
    <w:rsid w:val="009A7EAC"/>
    <w:rsid w:val="009B289D"/>
    <w:rsid w:val="009B346A"/>
    <w:rsid w:val="009B6AE7"/>
    <w:rsid w:val="009C0205"/>
    <w:rsid w:val="009C2C3A"/>
    <w:rsid w:val="009C77DA"/>
    <w:rsid w:val="009D030A"/>
    <w:rsid w:val="009D0689"/>
    <w:rsid w:val="009E24A1"/>
    <w:rsid w:val="009F5793"/>
    <w:rsid w:val="009F749C"/>
    <w:rsid w:val="00A04B22"/>
    <w:rsid w:val="00A0530E"/>
    <w:rsid w:val="00A05B59"/>
    <w:rsid w:val="00A07C7C"/>
    <w:rsid w:val="00A10906"/>
    <w:rsid w:val="00A11439"/>
    <w:rsid w:val="00A11926"/>
    <w:rsid w:val="00A11C67"/>
    <w:rsid w:val="00A13F64"/>
    <w:rsid w:val="00A145EB"/>
    <w:rsid w:val="00A169A6"/>
    <w:rsid w:val="00A20FA3"/>
    <w:rsid w:val="00A25D7C"/>
    <w:rsid w:val="00A26781"/>
    <w:rsid w:val="00A278B0"/>
    <w:rsid w:val="00A326E5"/>
    <w:rsid w:val="00A32885"/>
    <w:rsid w:val="00A341E4"/>
    <w:rsid w:val="00A35100"/>
    <w:rsid w:val="00A35227"/>
    <w:rsid w:val="00A36FD3"/>
    <w:rsid w:val="00A376A5"/>
    <w:rsid w:val="00A41285"/>
    <w:rsid w:val="00A41582"/>
    <w:rsid w:val="00A446A1"/>
    <w:rsid w:val="00A503BA"/>
    <w:rsid w:val="00A54B87"/>
    <w:rsid w:val="00A5507C"/>
    <w:rsid w:val="00A63F79"/>
    <w:rsid w:val="00A640B9"/>
    <w:rsid w:val="00A648C9"/>
    <w:rsid w:val="00A6603E"/>
    <w:rsid w:val="00A67027"/>
    <w:rsid w:val="00A731BE"/>
    <w:rsid w:val="00A76917"/>
    <w:rsid w:val="00A775E7"/>
    <w:rsid w:val="00A7787D"/>
    <w:rsid w:val="00A81BA3"/>
    <w:rsid w:val="00A81C14"/>
    <w:rsid w:val="00A907A6"/>
    <w:rsid w:val="00A95FB3"/>
    <w:rsid w:val="00A971B5"/>
    <w:rsid w:val="00AA61AE"/>
    <w:rsid w:val="00AB56DB"/>
    <w:rsid w:val="00AB67CA"/>
    <w:rsid w:val="00AC1489"/>
    <w:rsid w:val="00AC29CB"/>
    <w:rsid w:val="00AC32AD"/>
    <w:rsid w:val="00AC3FA9"/>
    <w:rsid w:val="00AD154D"/>
    <w:rsid w:val="00AD2C53"/>
    <w:rsid w:val="00AE0BCA"/>
    <w:rsid w:val="00AE334F"/>
    <w:rsid w:val="00AE614E"/>
    <w:rsid w:val="00AE6953"/>
    <w:rsid w:val="00AF4822"/>
    <w:rsid w:val="00B002FA"/>
    <w:rsid w:val="00B00E1B"/>
    <w:rsid w:val="00B063DF"/>
    <w:rsid w:val="00B10857"/>
    <w:rsid w:val="00B2130F"/>
    <w:rsid w:val="00B237B0"/>
    <w:rsid w:val="00B25BDD"/>
    <w:rsid w:val="00B26C67"/>
    <w:rsid w:val="00B30B9F"/>
    <w:rsid w:val="00B31B92"/>
    <w:rsid w:val="00B327F4"/>
    <w:rsid w:val="00B35015"/>
    <w:rsid w:val="00B35652"/>
    <w:rsid w:val="00B37528"/>
    <w:rsid w:val="00B5176B"/>
    <w:rsid w:val="00B51F63"/>
    <w:rsid w:val="00B54AC3"/>
    <w:rsid w:val="00B63029"/>
    <w:rsid w:val="00B64172"/>
    <w:rsid w:val="00B71FA5"/>
    <w:rsid w:val="00B77C63"/>
    <w:rsid w:val="00B8039F"/>
    <w:rsid w:val="00B80684"/>
    <w:rsid w:val="00B87381"/>
    <w:rsid w:val="00B87558"/>
    <w:rsid w:val="00B904D4"/>
    <w:rsid w:val="00B945D8"/>
    <w:rsid w:val="00B9467A"/>
    <w:rsid w:val="00BA5AB6"/>
    <w:rsid w:val="00BA72F6"/>
    <w:rsid w:val="00BB5D92"/>
    <w:rsid w:val="00BC03DB"/>
    <w:rsid w:val="00BC1B91"/>
    <w:rsid w:val="00BC6DE1"/>
    <w:rsid w:val="00BC77AC"/>
    <w:rsid w:val="00BD5E9E"/>
    <w:rsid w:val="00BF2F5B"/>
    <w:rsid w:val="00BF741E"/>
    <w:rsid w:val="00C04A13"/>
    <w:rsid w:val="00C10312"/>
    <w:rsid w:val="00C13EE7"/>
    <w:rsid w:val="00C14B2F"/>
    <w:rsid w:val="00C16A65"/>
    <w:rsid w:val="00C25D6C"/>
    <w:rsid w:val="00C275B0"/>
    <w:rsid w:val="00C30260"/>
    <w:rsid w:val="00C31DDE"/>
    <w:rsid w:val="00C36221"/>
    <w:rsid w:val="00C362F7"/>
    <w:rsid w:val="00C3646F"/>
    <w:rsid w:val="00C365D6"/>
    <w:rsid w:val="00C43BD8"/>
    <w:rsid w:val="00C46467"/>
    <w:rsid w:val="00C47796"/>
    <w:rsid w:val="00C6040C"/>
    <w:rsid w:val="00C61278"/>
    <w:rsid w:val="00C6529D"/>
    <w:rsid w:val="00C81E07"/>
    <w:rsid w:val="00C84801"/>
    <w:rsid w:val="00C86FC7"/>
    <w:rsid w:val="00C90D3B"/>
    <w:rsid w:val="00C934F6"/>
    <w:rsid w:val="00C959A1"/>
    <w:rsid w:val="00C965D6"/>
    <w:rsid w:val="00CA0958"/>
    <w:rsid w:val="00CA350B"/>
    <w:rsid w:val="00CA5CDF"/>
    <w:rsid w:val="00CB21CA"/>
    <w:rsid w:val="00CB2BE6"/>
    <w:rsid w:val="00CB648B"/>
    <w:rsid w:val="00CC4D73"/>
    <w:rsid w:val="00CD0209"/>
    <w:rsid w:val="00CE0316"/>
    <w:rsid w:val="00CE1976"/>
    <w:rsid w:val="00CE2575"/>
    <w:rsid w:val="00CE6E4F"/>
    <w:rsid w:val="00D00612"/>
    <w:rsid w:val="00D023E1"/>
    <w:rsid w:val="00D025FC"/>
    <w:rsid w:val="00D04254"/>
    <w:rsid w:val="00D059BB"/>
    <w:rsid w:val="00D06433"/>
    <w:rsid w:val="00D11708"/>
    <w:rsid w:val="00D13792"/>
    <w:rsid w:val="00D13917"/>
    <w:rsid w:val="00D15391"/>
    <w:rsid w:val="00D16C16"/>
    <w:rsid w:val="00D17A2A"/>
    <w:rsid w:val="00D22504"/>
    <w:rsid w:val="00D27A3D"/>
    <w:rsid w:val="00D27C41"/>
    <w:rsid w:val="00D33860"/>
    <w:rsid w:val="00D33B9D"/>
    <w:rsid w:val="00D3405B"/>
    <w:rsid w:val="00D344D1"/>
    <w:rsid w:val="00D37551"/>
    <w:rsid w:val="00D4051D"/>
    <w:rsid w:val="00D40DC6"/>
    <w:rsid w:val="00D41840"/>
    <w:rsid w:val="00D42662"/>
    <w:rsid w:val="00D456C7"/>
    <w:rsid w:val="00D53A7C"/>
    <w:rsid w:val="00D53AA1"/>
    <w:rsid w:val="00D570BA"/>
    <w:rsid w:val="00D664A3"/>
    <w:rsid w:val="00D674D0"/>
    <w:rsid w:val="00D67D3E"/>
    <w:rsid w:val="00D75268"/>
    <w:rsid w:val="00D75D95"/>
    <w:rsid w:val="00D77627"/>
    <w:rsid w:val="00D80448"/>
    <w:rsid w:val="00D829CA"/>
    <w:rsid w:val="00D86872"/>
    <w:rsid w:val="00D86FB4"/>
    <w:rsid w:val="00D90E73"/>
    <w:rsid w:val="00D9299D"/>
    <w:rsid w:val="00D95FEE"/>
    <w:rsid w:val="00DA15A5"/>
    <w:rsid w:val="00DB5218"/>
    <w:rsid w:val="00DB712D"/>
    <w:rsid w:val="00DC0BD2"/>
    <w:rsid w:val="00DC21EC"/>
    <w:rsid w:val="00DD435C"/>
    <w:rsid w:val="00DE21DE"/>
    <w:rsid w:val="00DE2955"/>
    <w:rsid w:val="00DE488E"/>
    <w:rsid w:val="00DE783D"/>
    <w:rsid w:val="00DF4252"/>
    <w:rsid w:val="00DF427F"/>
    <w:rsid w:val="00DF6FD2"/>
    <w:rsid w:val="00E109C5"/>
    <w:rsid w:val="00E10C26"/>
    <w:rsid w:val="00E12320"/>
    <w:rsid w:val="00E1720A"/>
    <w:rsid w:val="00E174B3"/>
    <w:rsid w:val="00E17D6A"/>
    <w:rsid w:val="00E21727"/>
    <w:rsid w:val="00E26E98"/>
    <w:rsid w:val="00E301B1"/>
    <w:rsid w:val="00E31719"/>
    <w:rsid w:val="00E32CC5"/>
    <w:rsid w:val="00E348BC"/>
    <w:rsid w:val="00E35EFB"/>
    <w:rsid w:val="00E4458A"/>
    <w:rsid w:val="00E521AA"/>
    <w:rsid w:val="00E568DB"/>
    <w:rsid w:val="00E5737A"/>
    <w:rsid w:val="00E668A2"/>
    <w:rsid w:val="00E7365B"/>
    <w:rsid w:val="00E752B0"/>
    <w:rsid w:val="00E83F59"/>
    <w:rsid w:val="00E862C6"/>
    <w:rsid w:val="00E9290D"/>
    <w:rsid w:val="00E97AA2"/>
    <w:rsid w:val="00E97F02"/>
    <w:rsid w:val="00EA25F2"/>
    <w:rsid w:val="00EA2FFC"/>
    <w:rsid w:val="00EA5667"/>
    <w:rsid w:val="00EA79FB"/>
    <w:rsid w:val="00EB05AB"/>
    <w:rsid w:val="00EB6994"/>
    <w:rsid w:val="00EB76DE"/>
    <w:rsid w:val="00EC2300"/>
    <w:rsid w:val="00EC5730"/>
    <w:rsid w:val="00ED23FB"/>
    <w:rsid w:val="00ED5482"/>
    <w:rsid w:val="00EE74B2"/>
    <w:rsid w:val="00EE7FAC"/>
    <w:rsid w:val="00EF0468"/>
    <w:rsid w:val="00F020D5"/>
    <w:rsid w:val="00F03E8C"/>
    <w:rsid w:val="00F102B1"/>
    <w:rsid w:val="00F11697"/>
    <w:rsid w:val="00F13401"/>
    <w:rsid w:val="00F1408E"/>
    <w:rsid w:val="00F15E69"/>
    <w:rsid w:val="00F1635D"/>
    <w:rsid w:val="00F176A3"/>
    <w:rsid w:val="00F216DB"/>
    <w:rsid w:val="00F21751"/>
    <w:rsid w:val="00F25AB3"/>
    <w:rsid w:val="00F27E53"/>
    <w:rsid w:val="00F27E6A"/>
    <w:rsid w:val="00F30498"/>
    <w:rsid w:val="00F31A48"/>
    <w:rsid w:val="00F34089"/>
    <w:rsid w:val="00F36E67"/>
    <w:rsid w:val="00F37390"/>
    <w:rsid w:val="00F405CA"/>
    <w:rsid w:val="00F46DD0"/>
    <w:rsid w:val="00F55469"/>
    <w:rsid w:val="00F55FCB"/>
    <w:rsid w:val="00F56FE6"/>
    <w:rsid w:val="00F61573"/>
    <w:rsid w:val="00F62B3A"/>
    <w:rsid w:val="00F66BE6"/>
    <w:rsid w:val="00F67543"/>
    <w:rsid w:val="00F71A4E"/>
    <w:rsid w:val="00F74592"/>
    <w:rsid w:val="00F74F51"/>
    <w:rsid w:val="00F7713B"/>
    <w:rsid w:val="00F82988"/>
    <w:rsid w:val="00F871CE"/>
    <w:rsid w:val="00F87A24"/>
    <w:rsid w:val="00F920A6"/>
    <w:rsid w:val="00F92499"/>
    <w:rsid w:val="00F944F9"/>
    <w:rsid w:val="00F953B0"/>
    <w:rsid w:val="00FA40F3"/>
    <w:rsid w:val="00FA5198"/>
    <w:rsid w:val="00FA7F14"/>
    <w:rsid w:val="00FB0196"/>
    <w:rsid w:val="00FC1B32"/>
    <w:rsid w:val="00FC260E"/>
    <w:rsid w:val="00FC528D"/>
    <w:rsid w:val="00FD1EAA"/>
    <w:rsid w:val="00FD2575"/>
    <w:rsid w:val="00FD27F5"/>
    <w:rsid w:val="00FD5B55"/>
    <w:rsid w:val="00FE1C91"/>
    <w:rsid w:val="00FE2849"/>
    <w:rsid w:val="00FE4779"/>
    <w:rsid w:val="00FF4199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3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346E80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szCs w:val="24"/>
      <w:lang w:eastAsia="en-US"/>
    </w:rPr>
  </w:style>
  <w:style w:type="character" w:customStyle="1" w:styleId="UstpZnak">
    <w:name w:val="Ustęp Znak"/>
    <w:link w:val="Ustp"/>
    <w:uiPriority w:val="99"/>
    <w:locked/>
    <w:rsid w:val="00346E80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connect.orlen.pl/" TargetMode="Externa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290</TotalTime>
  <Pages>29</Pages>
  <Words>6721</Words>
  <Characters>40329</Characters>
  <Application>Microsoft Office Word</Application>
  <DocSecurity>0</DocSecurity>
  <Lines>336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46957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Mistarz Anna (PSG)</cp:lastModifiedBy>
  <cp:revision>46</cp:revision>
  <cp:lastPrinted>2026-07-08T06:42:00Z</cp:lastPrinted>
  <dcterms:created xsi:type="dcterms:W3CDTF">2026-06-26T10:19:00Z</dcterms:created>
  <dcterms:modified xsi:type="dcterms:W3CDTF">2026-07-09T09:16:00Z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